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19FC86" w14:textId="77777777" w:rsidR="00EE448D" w:rsidRDefault="00EE448D">
      <w:pPr>
        <w:rPr>
          <w:rFonts w:ascii="Arial" w:hAnsi="Arial" w:cs="Arial"/>
          <w:sz w:val="22"/>
          <w:szCs w:val="22"/>
          <w:lang w:val="en-US"/>
        </w:rPr>
      </w:pPr>
    </w:p>
    <w:p w14:paraId="4119FC87" w14:textId="77777777" w:rsidR="00EE448D" w:rsidRDefault="00EE448D">
      <w:pPr>
        <w:rPr>
          <w:rFonts w:ascii="Arial" w:hAnsi="Arial" w:cs="Arial"/>
          <w:sz w:val="22"/>
          <w:szCs w:val="22"/>
          <w:lang w:val="lt-LT"/>
        </w:rPr>
      </w:pPr>
    </w:p>
    <w:p w14:paraId="4119FC88" w14:textId="77777777" w:rsidR="00EE448D" w:rsidRDefault="00EE448D">
      <w:pPr>
        <w:rPr>
          <w:rFonts w:ascii="Arial" w:hAnsi="Arial" w:cs="Arial"/>
          <w:sz w:val="22"/>
          <w:szCs w:val="22"/>
          <w:lang w:val="lt-LT"/>
        </w:rPr>
      </w:pPr>
    </w:p>
    <w:p w14:paraId="4119FC89" w14:textId="77777777" w:rsidR="00EE448D" w:rsidRDefault="00EE448D">
      <w:pPr>
        <w:tabs>
          <w:tab w:val="left" w:pos="1134"/>
        </w:tabs>
        <w:jc w:val="both"/>
        <w:rPr>
          <w:rFonts w:ascii="Arial" w:hAnsi="Arial" w:cs="Arial"/>
          <w:b/>
          <w:sz w:val="22"/>
          <w:szCs w:val="22"/>
          <w:lang w:val="lt-LT"/>
        </w:rPr>
      </w:pPr>
    </w:p>
    <w:p w14:paraId="4119FC8A" w14:textId="77777777" w:rsidR="00EE448D" w:rsidRDefault="00EE448D">
      <w:pPr>
        <w:tabs>
          <w:tab w:val="left" w:pos="1134"/>
        </w:tabs>
        <w:jc w:val="both"/>
        <w:rPr>
          <w:rFonts w:ascii="Arial" w:hAnsi="Arial" w:cs="Arial"/>
          <w:b/>
          <w:sz w:val="22"/>
          <w:szCs w:val="22"/>
          <w:lang w:val="lt-LT"/>
        </w:rPr>
      </w:pPr>
    </w:p>
    <w:p w14:paraId="4119FC8B" w14:textId="77777777" w:rsidR="00EE448D" w:rsidRDefault="00EE448D">
      <w:pPr>
        <w:tabs>
          <w:tab w:val="left" w:pos="1134"/>
        </w:tabs>
        <w:jc w:val="both"/>
        <w:rPr>
          <w:rFonts w:ascii="Arial" w:hAnsi="Arial" w:cs="Arial"/>
          <w:b/>
          <w:sz w:val="22"/>
          <w:szCs w:val="22"/>
          <w:lang w:val="lt-LT"/>
        </w:rPr>
      </w:pPr>
    </w:p>
    <w:p w14:paraId="4119FC8C" w14:textId="77777777" w:rsidR="00EE448D" w:rsidRDefault="00EE448D">
      <w:pPr>
        <w:tabs>
          <w:tab w:val="left" w:pos="1134"/>
        </w:tabs>
        <w:jc w:val="both"/>
        <w:rPr>
          <w:rFonts w:ascii="Arial" w:hAnsi="Arial" w:cs="Arial"/>
          <w:b/>
          <w:sz w:val="22"/>
          <w:szCs w:val="22"/>
          <w:lang w:val="lt-LT"/>
        </w:rPr>
      </w:pPr>
    </w:p>
    <w:p w14:paraId="4119FC8D" w14:textId="77777777" w:rsidR="00EE448D" w:rsidRDefault="00EE448D">
      <w:pPr>
        <w:tabs>
          <w:tab w:val="left" w:pos="1134"/>
        </w:tabs>
        <w:jc w:val="both"/>
        <w:rPr>
          <w:rFonts w:ascii="Arial" w:hAnsi="Arial" w:cs="Arial"/>
          <w:b/>
          <w:sz w:val="22"/>
          <w:szCs w:val="22"/>
          <w:lang w:val="lt-LT"/>
        </w:rPr>
      </w:pPr>
    </w:p>
    <w:p w14:paraId="4119FC8E" w14:textId="77777777" w:rsidR="00EE448D" w:rsidRDefault="00EE448D">
      <w:pPr>
        <w:tabs>
          <w:tab w:val="left" w:pos="1134"/>
        </w:tabs>
        <w:jc w:val="both"/>
        <w:rPr>
          <w:rFonts w:ascii="Arial" w:hAnsi="Arial" w:cs="Arial"/>
          <w:b/>
          <w:sz w:val="22"/>
          <w:szCs w:val="22"/>
          <w:lang w:val="lt-LT"/>
        </w:rPr>
      </w:pPr>
    </w:p>
    <w:p w14:paraId="4119FC8F" w14:textId="77777777" w:rsidR="00EE448D" w:rsidRDefault="00EE448D">
      <w:pPr>
        <w:tabs>
          <w:tab w:val="left" w:pos="1134"/>
        </w:tabs>
        <w:jc w:val="both"/>
        <w:rPr>
          <w:rFonts w:ascii="Arial" w:hAnsi="Arial" w:cs="Arial"/>
          <w:b/>
          <w:sz w:val="22"/>
          <w:szCs w:val="22"/>
          <w:lang w:val="lt-LT"/>
        </w:rPr>
      </w:pPr>
    </w:p>
    <w:p w14:paraId="4119FC90" w14:textId="77777777" w:rsidR="00EE448D" w:rsidRDefault="00EE448D">
      <w:pPr>
        <w:tabs>
          <w:tab w:val="left" w:pos="1134"/>
        </w:tabs>
        <w:jc w:val="both"/>
        <w:rPr>
          <w:rFonts w:ascii="Arial" w:hAnsi="Arial" w:cs="Arial"/>
          <w:b/>
          <w:sz w:val="22"/>
          <w:szCs w:val="22"/>
          <w:lang w:val="lt-LT"/>
        </w:rPr>
      </w:pPr>
    </w:p>
    <w:p w14:paraId="4119FC91" w14:textId="77777777" w:rsidR="00EE448D" w:rsidRDefault="00EE448D">
      <w:pPr>
        <w:tabs>
          <w:tab w:val="left" w:pos="1134"/>
        </w:tabs>
        <w:jc w:val="both"/>
        <w:rPr>
          <w:rFonts w:ascii="Arial" w:hAnsi="Arial" w:cs="Arial"/>
          <w:b/>
          <w:sz w:val="22"/>
          <w:szCs w:val="22"/>
          <w:lang w:val="lt-LT"/>
        </w:rPr>
      </w:pPr>
    </w:p>
    <w:p w14:paraId="4119FC92" w14:textId="77777777" w:rsidR="00EE448D" w:rsidRDefault="00EE448D">
      <w:pPr>
        <w:tabs>
          <w:tab w:val="left" w:pos="1134"/>
        </w:tabs>
        <w:jc w:val="both"/>
        <w:rPr>
          <w:rFonts w:ascii="Arial" w:hAnsi="Arial" w:cs="Arial"/>
          <w:b/>
          <w:sz w:val="22"/>
          <w:szCs w:val="22"/>
          <w:lang w:val="lt-LT"/>
        </w:rPr>
      </w:pPr>
    </w:p>
    <w:p w14:paraId="4119FC93" w14:textId="77777777" w:rsidR="00EE448D" w:rsidRDefault="0041629E">
      <w:pPr>
        <w:tabs>
          <w:tab w:val="left" w:pos="1134"/>
        </w:tabs>
        <w:jc w:val="center"/>
        <w:rPr>
          <w:rFonts w:ascii="Arial" w:hAnsi="Arial" w:cs="Arial"/>
          <w:b/>
          <w:sz w:val="22"/>
          <w:szCs w:val="22"/>
          <w:lang w:val="lt-LT"/>
        </w:rPr>
      </w:pPr>
      <w:r>
        <w:rPr>
          <w:rFonts w:ascii="Arial" w:hAnsi="Arial" w:cs="Arial"/>
          <w:sz w:val="22"/>
          <w:szCs w:val="22"/>
          <w:lang w:val="lt-LT"/>
        </w:rPr>
        <w:t xml:space="preserve"> </w:t>
      </w:r>
      <w:r>
        <w:rPr>
          <w:rFonts w:ascii="Arial" w:hAnsi="Arial" w:cs="Arial"/>
          <w:b/>
          <w:sz w:val="22"/>
          <w:szCs w:val="22"/>
          <w:lang w:val="lt-LT"/>
        </w:rPr>
        <w:t xml:space="preserve">TECHNINĖ UŽDUOTIS </w:t>
      </w:r>
    </w:p>
    <w:p w14:paraId="4119FC94" w14:textId="77777777" w:rsidR="00EE448D" w:rsidRDefault="00EE448D">
      <w:pPr>
        <w:tabs>
          <w:tab w:val="left" w:pos="1134"/>
        </w:tabs>
        <w:jc w:val="center"/>
        <w:rPr>
          <w:rFonts w:ascii="Arial" w:hAnsi="Arial" w:cs="Arial"/>
          <w:bCs/>
          <w:sz w:val="22"/>
          <w:szCs w:val="22"/>
          <w:lang w:val="lt-LT"/>
        </w:rPr>
      </w:pPr>
    </w:p>
    <w:p w14:paraId="4119FC95" w14:textId="77777777" w:rsidR="00EE448D" w:rsidRDefault="0041629E">
      <w:pPr>
        <w:jc w:val="center"/>
        <w:rPr>
          <w:rFonts w:ascii="Arial" w:hAnsi="Arial" w:cs="Arial"/>
          <w:bCs/>
          <w:sz w:val="22"/>
          <w:szCs w:val="22"/>
          <w:lang w:val="pt-PT"/>
        </w:rPr>
      </w:pPr>
      <w:r>
        <w:rPr>
          <w:rFonts w:ascii="Arial" w:hAnsi="Arial" w:cs="Arial"/>
          <w:bCs/>
          <w:sz w:val="22"/>
          <w:szCs w:val="22"/>
          <w:lang w:val="pt-PT"/>
        </w:rPr>
        <w:t>LITPOL LINK SKIRSTYKLOS REKONSTRUKCIJOS IR AUTOTRANSFORMATORIAUS PRIJUNGIMO DARBAI</w:t>
      </w:r>
    </w:p>
    <w:p w14:paraId="4119FC96" w14:textId="77777777" w:rsidR="00EE448D" w:rsidRDefault="00EE448D">
      <w:pPr>
        <w:jc w:val="center"/>
        <w:rPr>
          <w:rFonts w:ascii="Arial" w:hAnsi="Arial" w:cs="Arial"/>
          <w:bCs/>
          <w:sz w:val="22"/>
          <w:szCs w:val="22"/>
          <w:lang w:val="pt-PT"/>
        </w:rPr>
      </w:pPr>
    </w:p>
    <w:p w14:paraId="4119FC97" w14:textId="77777777" w:rsidR="00EE448D" w:rsidRDefault="0041629E">
      <w:pPr>
        <w:jc w:val="center"/>
        <w:rPr>
          <w:rFonts w:ascii="Arial" w:hAnsi="Arial" w:cs="Arial"/>
          <w:b/>
          <w:sz w:val="22"/>
          <w:szCs w:val="22"/>
          <w:lang w:val="lt-LT"/>
        </w:rPr>
      </w:pPr>
      <w:r>
        <w:rPr>
          <w:rFonts w:ascii="Arial" w:hAnsi="Arial" w:cs="Arial"/>
          <w:bCs/>
          <w:sz w:val="22"/>
          <w:szCs w:val="22"/>
          <w:lang w:val="lt-LT"/>
        </w:rPr>
        <w:t>(</w:t>
      </w:r>
      <w:r>
        <w:rPr>
          <w:rFonts w:ascii="Arial" w:hAnsi="Arial" w:cs="Arial"/>
          <w:bCs/>
          <w:i/>
          <w:iCs/>
          <w:sz w:val="22"/>
          <w:szCs w:val="22"/>
          <w:lang w:val="lt-LT"/>
        </w:rPr>
        <w:t>Investicijų projektas: 4-ojo (rezervinio) Litpol Link autotransformatoriaus įsigijimas ir įrengimas, rekonstruojant skirstyklą Nr</w:t>
      </w:r>
      <w:r>
        <w:rPr>
          <w:rFonts w:ascii="Arial" w:hAnsi="Arial" w:cs="Arial"/>
          <w:i/>
          <w:iCs/>
          <w:sz w:val="22"/>
          <w:szCs w:val="22"/>
          <w:lang w:val="lt-LT"/>
        </w:rPr>
        <w:t>. PIKK25124</w:t>
      </w:r>
      <w:r>
        <w:rPr>
          <w:rFonts w:ascii="Arial" w:hAnsi="Arial" w:cs="Arial"/>
          <w:sz w:val="22"/>
          <w:szCs w:val="22"/>
          <w:lang w:val="lt-LT"/>
        </w:rPr>
        <w:t>)</w:t>
      </w:r>
      <w:r>
        <w:rPr>
          <w:rFonts w:ascii="Arial" w:hAnsi="Arial" w:cs="Arial"/>
          <w:i/>
          <w:sz w:val="22"/>
          <w:szCs w:val="22"/>
          <w:lang w:val="lt-LT"/>
        </w:rPr>
        <w:t xml:space="preserve"> </w:t>
      </w:r>
      <w:r>
        <w:rPr>
          <w:rFonts w:ascii="Arial" w:hAnsi="Arial" w:cs="Arial"/>
          <w:b/>
          <w:sz w:val="22"/>
          <w:szCs w:val="22"/>
          <w:lang w:val="lt-LT"/>
        </w:rPr>
        <w:br w:type="page"/>
      </w:r>
    </w:p>
    <w:p w14:paraId="4119FC98" w14:textId="77777777" w:rsidR="00EE448D" w:rsidRDefault="00EE448D">
      <w:pPr>
        <w:tabs>
          <w:tab w:val="left" w:pos="1134"/>
        </w:tabs>
        <w:jc w:val="center"/>
        <w:rPr>
          <w:rFonts w:ascii="Arial" w:hAnsi="Arial" w:cs="Arial"/>
          <w:b/>
          <w:sz w:val="22"/>
          <w:szCs w:val="22"/>
          <w:lang w:val="lt-LT"/>
        </w:rPr>
      </w:pPr>
    </w:p>
    <w:p w14:paraId="4119FC99" w14:textId="77777777" w:rsidR="00EE448D" w:rsidRDefault="00EE448D">
      <w:pPr>
        <w:tabs>
          <w:tab w:val="left" w:pos="1134"/>
        </w:tabs>
        <w:jc w:val="center"/>
        <w:rPr>
          <w:rFonts w:ascii="Arial" w:hAnsi="Arial" w:cs="Arial"/>
          <w:b/>
          <w:sz w:val="22"/>
          <w:szCs w:val="22"/>
          <w:lang w:val="lt-LT"/>
        </w:rPr>
      </w:pPr>
    </w:p>
    <w:p w14:paraId="4119FC9A" w14:textId="77777777" w:rsidR="00EE448D" w:rsidRDefault="0041629E">
      <w:pPr>
        <w:tabs>
          <w:tab w:val="left" w:pos="1134"/>
        </w:tabs>
        <w:jc w:val="center"/>
        <w:rPr>
          <w:rFonts w:ascii="Arial" w:hAnsi="Arial" w:cs="Arial"/>
          <w:b/>
          <w:sz w:val="22"/>
          <w:szCs w:val="22"/>
          <w:lang w:val="lt-LT"/>
        </w:rPr>
      </w:pPr>
      <w:r>
        <w:rPr>
          <w:rFonts w:ascii="Arial" w:hAnsi="Arial" w:cs="Arial"/>
          <w:b/>
          <w:sz w:val="22"/>
          <w:szCs w:val="22"/>
          <w:lang w:val="lt-LT"/>
        </w:rPr>
        <w:t>TURINYS</w:t>
      </w:r>
    </w:p>
    <w:p w14:paraId="4119FC9B" w14:textId="77777777" w:rsidR="00EE448D" w:rsidRDefault="0041629E">
      <w:pPr>
        <w:tabs>
          <w:tab w:val="left" w:pos="1134"/>
          <w:tab w:val="left" w:pos="2867"/>
        </w:tabs>
        <w:ind w:left="709"/>
        <w:rPr>
          <w:rFonts w:ascii="Arial" w:hAnsi="Arial" w:cs="Arial"/>
          <w:b/>
          <w:sz w:val="22"/>
          <w:szCs w:val="22"/>
          <w:lang w:val="lt-LT"/>
        </w:rPr>
      </w:pPr>
      <w:r>
        <w:rPr>
          <w:rFonts w:ascii="Arial" w:hAnsi="Arial" w:cs="Arial"/>
          <w:b/>
          <w:sz w:val="22"/>
          <w:szCs w:val="22"/>
          <w:lang w:val="lt-LT"/>
        </w:rPr>
        <w:tab/>
      </w:r>
    </w:p>
    <w:sdt>
      <w:sdtPr>
        <w:rPr>
          <w:rFonts w:ascii="Times New Roman" w:eastAsia="Times New Roman" w:hAnsi="Times New Roman" w:cs="Times New Roman"/>
          <w:bCs w:val="0"/>
          <w:color w:val="auto"/>
          <w:sz w:val="24"/>
          <w:szCs w:val="24"/>
          <w:lang w:val="en-GB"/>
        </w:rPr>
        <w:id w:val="352767971"/>
        <w:docPartObj>
          <w:docPartGallery w:val="Table of Contents"/>
          <w:docPartUnique/>
        </w:docPartObj>
      </w:sdtPr>
      <w:sdtEndPr>
        <w:rPr>
          <w:b/>
          <w:noProof/>
        </w:rPr>
      </w:sdtEndPr>
      <w:sdtContent>
        <w:p w14:paraId="4119FC9C" w14:textId="77777777" w:rsidR="00EE448D" w:rsidRDefault="0041629E">
          <w:pPr>
            <w:pStyle w:val="TOCHeading1"/>
            <w:rPr>
              <w:rFonts w:asciiTheme="minorHAnsi" w:eastAsiaTheme="minorEastAsia" w:hAnsiTheme="minorHAnsi" w:cstheme="minorBidi"/>
              <w:noProof/>
              <w:kern w:val="2"/>
              <w:lang w:val="lt-LT" w:eastAsia="lt-LT"/>
              <w14:ligatures w14:val="standardContextual"/>
            </w:rPr>
          </w:pPr>
          <w:r>
            <w:fldChar w:fldCharType="begin"/>
          </w:r>
          <w:r>
            <w:instrText xml:space="preserve"> TOC \o "1-3" \h \z \u </w:instrText>
          </w:r>
          <w:r>
            <w:fldChar w:fldCharType="separate"/>
          </w:r>
        </w:p>
        <w:p w14:paraId="4119FC9D"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3" w:history="1">
            <w:r>
              <w:rPr>
                <w:rStyle w:val="Hyperlink"/>
                <w:rFonts w:ascii="Arial" w:hAnsi="Arial" w:cs="Arial"/>
                <w:noProof/>
                <w:lang w:val="lt-LT"/>
              </w:rPr>
              <w:t>1.</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BENDRIEJI REIKALAVIMAI</w:t>
            </w:r>
            <w:r>
              <w:rPr>
                <w:noProof/>
                <w:webHidden/>
              </w:rPr>
              <w:tab/>
              <w:t>3</w:t>
            </w:r>
          </w:hyperlink>
        </w:p>
        <w:p w14:paraId="4119FC9E"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4" w:history="1">
            <w:r>
              <w:rPr>
                <w:rStyle w:val="Hyperlink"/>
                <w:rFonts w:ascii="Arial" w:hAnsi="Arial" w:cs="Arial"/>
                <w:noProof/>
                <w:lang w:val="lt-LT"/>
              </w:rPr>
              <w:t>2.</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KONSTRUKCIJŲ DALIS</w:t>
            </w:r>
            <w:r>
              <w:rPr>
                <w:noProof/>
                <w:webHidden/>
              </w:rPr>
              <w:tab/>
              <w:t>10</w:t>
            </w:r>
          </w:hyperlink>
        </w:p>
        <w:p w14:paraId="4119FC9F"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5" w:history="1">
            <w:r>
              <w:rPr>
                <w:rStyle w:val="Hyperlink"/>
                <w:rFonts w:ascii="Arial" w:hAnsi="Arial" w:cs="Arial"/>
                <w:noProof/>
                <w:lang w:val="lt-LT"/>
              </w:rPr>
              <w:t>3.</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FIZINĖS SAUGOS REIKALAVIMAI</w:t>
            </w:r>
            <w:r>
              <w:rPr>
                <w:noProof/>
                <w:webHidden/>
              </w:rPr>
              <w:tab/>
              <w:t>11</w:t>
            </w:r>
          </w:hyperlink>
        </w:p>
        <w:p w14:paraId="4119FCA0"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6" w:history="1">
            <w:r>
              <w:rPr>
                <w:rStyle w:val="Hyperlink"/>
                <w:rFonts w:ascii="Arial" w:hAnsi="Arial" w:cs="Arial"/>
                <w:noProof/>
                <w:lang w:val="lt-LT"/>
              </w:rPr>
              <w:t>4.</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REIKALAVIMAI TERITORIJAI, KURIOJE PLANUOJAMA ENERGETIKOS OBJEKTŲ STATYBA / REKONSTRUKCIJA</w:t>
            </w:r>
            <w:r>
              <w:rPr>
                <w:noProof/>
                <w:webHidden/>
              </w:rPr>
              <w:tab/>
            </w:r>
            <w:r>
              <w:rPr>
                <w:noProof/>
                <w:webHidden/>
              </w:rPr>
              <w:fldChar w:fldCharType="begin"/>
            </w:r>
            <w:r>
              <w:rPr>
                <w:noProof/>
                <w:webHidden/>
              </w:rPr>
              <w:instrText xml:space="preserve"> PAGEREF _Toc218509486 \h </w:instrText>
            </w:r>
            <w:r>
              <w:rPr>
                <w:noProof/>
                <w:webHidden/>
              </w:rPr>
            </w:r>
            <w:r>
              <w:rPr>
                <w:noProof/>
                <w:webHidden/>
              </w:rPr>
              <w:fldChar w:fldCharType="separate"/>
            </w:r>
            <w:r>
              <w:rPr>
                <w:noProof/>
                <w:webHidden/>
              </w:rPr>
              <w:t>11</w:t>
            </w:r>
            <w:r>
              <w:rPr>
                <w:noProof/>
                <w:webHidden/>
              </w:rPr>
              <w:fldChar w:fldCharType="end"/>
            </w:r>
          </w:hyperlink>
        </w:p>
        <w:p w14:paraId="4119FCA1"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7" w:history="1">
            <w:r>
              <w:rPr>
                <w:rStyle w:val="Hyperlink"/>
                <w:rFonts w:ascii="Arial" w:hAnsi="Arial" w:cs="Arial"/>
                <w:noProof/>
                <w:lang w:val="lt-LT"/>
              </w:rPr>
              <w:t>5.</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ELEKTROTECHNIKOS DALIS</w:t>
            </w:r>
            <w:r>
              <w:rPr>
                <w:noProof/>
                <w:webHidden/>
              </w:rPr>
              <w:tab/>
            </w:r>
            <w:r>
              <w:rPr>
                <w:noProof/>
                <w:webHidden/>
              </w:rPr>
              <w:fldChar w:fldCharType="begin"/>
            </w:r>
            <w:r>
              <w:rPr>
                <w:noProof/>
                <w:webHidden/>
              </w:rPr>
              <w:instrText xml:space="preserve"> PAGEREF _Toc218509487 \h </w:instrText>
            </w:r>
            <w:r>
              <w:rPr>
                <w:noProof/>
                <w:webHidden/>
              </w:rPr>
            </w:r>
            <w:r>
              <w:rPr>
                <w:noProof/>
                <w:webHidden/>
              </w:rPr>
              <w:fldChar w:fldCharType="separate"/>
            </w:r>
            <w:r>
              <w:rPr>
                <w:noProof/>
                <w:webHidden/>
              </w:rPr>
              <w:t>13</w:t>
            </w:r>
            <w:r>
              <w:rPr>
                <w:noProof/>
                <w:webHidden/>
              </w:rPr>
              <w:fldChar w:fldCharType="end"/>
            </w:r>
          </w:hyperlink>
        </w:p>
        <w:p w14:paraId="4119FCA2"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8" w:history="1">
            <w:r>
              <w:rPr>
                <w:rStyle w:val="Hyperlink"/>
                <w:rFonts w:ascii="Arial" w:hAnsi="Arial" w:cs="Arial"/>
                <w:noProof/>
                <w:lang w:val="lt-LT"/>
              </w:rPr>
              <w:t>6.</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RELINĖS APSAUGOS IR AUTOMATIKOS DALIS</w:t>
            </w:r>
            <w:r>
              <w:rPr>
                <w:noProof/>
                <w:webHidden/>
              </w:rPr>
              <w:tab/>
              <w:t>20</w:t>
            </w:r>
          </w:hyperlink>
        </w:p>
        <w:p w14:paraId="4119FCA3"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9" w:history="1">
            <w:r>
              <w:rPr>
                <w:rStyle w:val="Hyperlink"/>
                <w:rFonts w:ascii="Arial" w:hAnsi="Arial" w:cs="Arial"/>
                <w:noProof/>
                <w:lang w:val="lt-LT"/>
              </w:rPr>
              <w:t>7.</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PROCESŲ VALDYMO IR AUTOMATIZACIJOS DALIS</w:t>
            </w:r>
            <w:r>
              <w:rPr>
                <w:noProof/>
                <w:webHidden/>
              </w:rPr>
              <w:tab/>
              <w:t>35</w:t>
            </w:r>
          </w:hyperlink>
        </w:p>
        <w:p w14:paraId="4119FCA4"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0" w:history="1">
            <w:r>
              <w:rPr>
                <w:rStyle w:val="Hyperlink"/>
                <w:rFonts w:ascii="Arial" w:hAnsi="Arial" w:cs="Arial"/>
                <w:noProof/>
                <w:lang w:val="lt-LT"/>
              </w:rPr>
              <w:t>8.</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TELEINFORMACIJOS SURINKIMO IR PERDAVIMO DALIS</w:t>
            </w:r>
            <w:r>
              <w:rPr>
                <w:noProof/>
                <w:webHidden/>
              </w:rPr>
              <w:tab/>
              <w:t>39</w:t>
            </w:r>
          </w:hyperlink>
        </w:p>
        <w:p w14:paraId="4119FCA5"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1" w:history="1">
            <w:r>
              <w:rPr>
                <w:rStyle w:val="Hyperlink"/>
                <w:rFonts w:ascii="Arial" w:hAnsi="Arial" w:cs="Arial"/>
                <w:noProof/>
                <w:lang w:val="lt-LT"/>
              </w:rPr>
              <w:t>9.</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ELEKTRONINIŲ RYŠIŲ (TELEKOMUNIKACIJŲ) DALIS</w:t>
            </w:r>
            <w:r>
              <w:rPr>
                <w:noProof/>
                <w:webHidden/>
              </w:rPr>
              <w:tab/>
              <w:t>40</w:t>
            </w:r>
          </w:hyperlink>
        </w:p>
        <w:p w14:paraId="4119FCA6"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2" w:history="1">
            <w:r>
              <w:rPr>
                <w:rStyle w:val="Hyperlink"/>
                <w:rFonts w:ascii="Arial" w:hAnsi="Arial" w:cs="Arial"/>
                <w:noProof/>
                <w:lang w:val="lt-LT"/>
              </w:rPr>
              <w:t>10.</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ELEKTROS ENERGIJOS APSKAITOS IR MATAVIMŲ DALIS</w:t>
            </w:r>
            <w:r>
              <w:rPr>
                <w:noProof/>
                <w:webHidden/>
              </w:rPr>
              <w:tab/>
            </w:r>
            <w:r>
              <w:rPr>
                <w:noProof/>
                <w:webHidden/>
              </w:rPr>
              <w:fldChar w:fldCharType="begin"/>
            </w:r>
            <w:r>
              <w:rPr>
                <w:noProof/>
                <w:webHidden/>
              </w:rPr>
              <w:instrText xml:space="preserve"> PAGEREF _Toc218509492 \h </w:instrText>
            </w:r>
            <w:r>
              <w:rPr>
                <w:noProof/>
                <w:webHidden/>
              </w:rPr>
            </w:r>
            <w:r>
              <w:rPr>
                <w:noProof/>
                <w:webHidden/>
              </w:rPr>
              <w:fldChar w:fldCharType="separate"/>
            </w:r>
            <w:r>
              <w:rPr>
                <w:noProof/>
                <w:webHidden/>
              </w:rPr>
              <w:t>42</w:t>
            </w:r>
            <w:r>
              <w:rPr>
                <w:noProof/>
                <w:webHidden/>
              </w:rPr>
              <w:fldChar w:fldCharType="end"/>
            </w:r>
          </w:hyperlink>
        </w:p>
        <w:p w14:paraId="4119FCA7"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3" w:history="1">
            <w:r>
              <w:rPr>
                <w:rStyle w:val="Hyperlink"/>
                <w:rFonts w:ascii="Arial" w:hAnsi="Arial" w:cs="Arial"/>
                <w:noProof/>
                <w:lang w:val="lt-LT"/>
              </w:rPr>
              <w:t>11.</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APSAUGINĖS SIGNALIZACIJOS DALIS</w:t>
            </w:r>
            <w:r>
              <w:rPr>
                <w:noProof/>
                <w:webHidden/>
              </w:rPr>
              <w:tab/>
              <w:t>48</w:t>
            </w:r>
          </w:hyperlink>
        </w:p>
        <w:p w14:paraId="4119FCA8"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4" w:history="1">
            <w:r>
              <w:rPr>
                <w:rStyle w:val="Hyperlink"/>
                <w:rFonts w:ascii="Arial" w:hAnsi="Arial" w:cs="Arial"/>
                <w:noProof/>
                <w:lang w:val="lt-LT"/>
              </w:rPr>
              <w:t>12.</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APLINKOSAUGOS DALIS</w:t>
            </w:r>
            <w:r>
              <w:rPr>
                <w:noProof/>
                <w:webHidden/>
              </w:rPr>
              <w:tab/>
              <w:t>48</w:t>
            </w:r>
          </w:hyperlink>
        </w:p>
        <w:p w14:paraId="4119FCA9"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5" w:history="1">
            <w:r>
              <w:rPr>
                <w:rStyle w:val="Hyperlink"/>
                <w:rFonts w:ascii="Arial" w:hAnsi="Arial" w:cs="Arial"/>
                <w:noProof/>
                <w:lang w:val="lt-LT"/>
              </w:rPr>
              <w:t>13.</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GAISRINĖS SAUGOS, DARBUOTOJŲ SAUGOS DALIS</w:t>
            </w:r>
            <w:r>
              <w:rPr>
                <w:noProof/>
                <w:webHidden/>
              </w:rPr>
              <w:tab/>
              <w:t>52</w:t>
            </w:r>
          </w:hyperlink>
        </w:p>
        <w:p w14:paraId="4119FCAA" w14:textId="77777777" w:rsidR="00EE448D" w:rsidRDefault="0041629E">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7" w:history="1">
            <w:r>
              <w:rPr>
                <w:rStyle w:val="Hyperlink"/>
                <w:rFonts w:ascii="Arial" w:hAnsi="Arial" w:cs="Arial"/>
                <w:noProof/>
                <w:lang w:val="lt-LT"/>
              </w:rPr>
              <w:t>14.</w:t>
            </w:r>
            <w:r>
              <w:rPr>
                <w:rFonts w:asciiTheme="minorHAnsi" w:eastAsiaTheme="minorEastAsia" w:hAnsiTheme="minorHAnsi" w:cstheme="minorBidi"/>
                <w:noProof/>
                <w:kern w:val="2"/>
                <w:lang w:val="lt-LT" w:eastAsia="lt-LT"/>
                <w14:ligatures w14:val="standardContextual"/>
              </w:rPr>
              <w:tab/>
            </w:r>
            <w:r>
              <w:rPr>
                <w:rStyle w:val="Hyperlink"/>
                <w:rFonts w:ascii="Arial" w:hAnsi="Arial" w:cs="Arial"/>
                <w:noProof/>
                <w:lang w:val="lt-LT"/>
              </w:rPr>
              <w:t>PRIEDAI</w:t>
            </w:r>
            <w:r>
              <w:rPr>
                <w:noProof/>
                <w:webHidden/>
              </w:rPr>
              <w:tab/>
              <w:t>53</w:t>
            </w:r>
          </w:hyperlink>
        </w:p>
        <w:p w14:paraId="4119FCAB" w14:textId="77777777" w:rsidR="00EE448D" w:rsidRDefault="0041629E">
          <w:r>
            <w:rPr>
              <w:b/>
              <w:bCs/>
              <w:noProof/>
            </w:rPr>
            <w:fldChar w:fldCharType="end"/>
          </w:r>
        </w:p>
      </w:sdtContent>
    </w:sdt>
    <w:p w14:paraId="4119FCAC" w14:textId="77777777" w:rsidR="00EE448D" w:rsidRDefault="0041629E">
      <w:pPr>
        <w:tabs>
          <w:tab w:val="left" w:pos="1134"/>
          <w:tab w:val="left" w:pos="2867"/>
        </w:tabs>
        <w:ind w:left="709"/>
        <w:rPr>
          <w:rFonts w:ascii="Arial" w:hAnsi="Arial" w:cs="Arial"/>
          <w:b/>
          <w:sz w:val="22"/>
          <w:szCs w:val="22"/>
          <w:lang w:val="lt-LT"/>
        </w:rPr>
      </w:pPr>
      <w:r>
        <w:rPr>
          <w:rFonts w:ascii="Arial" w:hAnsi="Arial" w:cs="Arial"/>
          <w:b/>
          <w:sz w:val="22"/>
          <w:szCs w:val="22"/>
          <w:lang w:val="lt-LT"/>
        </w:rPr>
        <w:tab/>
      </w:r>
    </w:p>
    <w:p w14:paraId="4119FCAD" w14:textId="77777777" w:rsidR="00EE448D" w:rsidRDefault="0041629E">
      <w:pPr>
        <w:tabs>
          <w:tab w:val="left" w:pos="1134"/>
          <w:tab w:val="left" w:pos="3840"/>
        </w:tabs>
        <w:ind w:left="709"/>
        <w:rPr>
          <w:rFonts w:ascii="Arial" w:hAnsi="Arial" w:cs="Arial"/>
          <w:b/>
          <w:sz w:val="22"/>
          <w:szCs w:val="22"/>
          <w:lang w:val="lt-LT"/>
        </w:rPr>
      </w:pPr>
      <w:r>
        <w:rPr>
          <w:rFonts w:ascii="Arial" w:hAnsi="Arial" w:cs="Arial"/>
          <w:b/>
          <w:sz w:val="22"/>
          <w:szCs w:val="22"/>
          <w:lang w:val="lt-LT"/>
        </w:rPr>
        <w:tab/>
      </w:r>
      <w:r>
        <w:rPr>
          <w:rFonts w:ascii="Arial" w:hAnsi="Arial" w:cs="Arial"/>
          <w:b/>
          <w:sz w:val="22"/>
          <w:szCs w:val="22"/>
          <w:lang w:val="lt-LT"/>
        </w:rPr>
        <w:tab/>
      </w:r>
    </w:p>
    <w:p w14:paraId="4119FCAE" w14:textId="77777777" w:rsidR="00EE448D" w:rsidRDefault="00EE448D">
      <w:pPr>
        <w:tabs>
          <w:tab w:val="left" w:pos="1134"/>
        </w:tabs>
        <w:ind w:left="709"/>
        <w:jc w:val="center"/>
        <w:rPr>
          <w:rFonts w:ascii="Arial" w:hAnsi="Arial" w:cs="Arial"/>
          <w:b/>
          <w:sz w:val="22"/>
          <w:szCs w:val="22"/>
          <w:lang w:val="lt-LT"/>
        </w:rPr>
      </w:pPr>
    </w:p>
    <w:p w14:paraId="4119FCAF" w14:textId="77777777" w:rsidR="00EE448D" w:rsidRDefault="00EE448D">
      <w:pPr>
        <w:tabs>
          <w:tab w:val="left" w:pos="1134"/>
        </w:tabs>
        <w:ind w:left="709"/>
        <w:jc w:val="center"/>
        <w:rPr>
          <w:rFonts w:ascii="Arial" w:hAnsi="Arial" w:cs="Arial"/>
          <w:b/>
          <w:sz w:val="22"/>
          <w:szCs w:val="22"/>
          <w:lang w:val="lt-LT"/>
        </w:rPr>
      </w:pPr>
    </w:p>
    <w:p w14:paraId="4119FCB0" w14:textId="77777777" w:rsidR="00EE448D" w:rsidRDefault="00EE448D">
      <w:pPr>
        <w:tabs>
          <w:tab w:val="left" w:pos="1134"/>
        </w:tabs>
        <w:ind w:left="709"/>
        <w:jc w:val="center"/>
        <w:rPr>
          <w:rFonts w:ascii="Arial" w:hAnsi="Arial" w:cs="Arial"/>
          <w:b/>
          <w:sz w:val="22"/>
          <w:szCs w:val="22"/>
          <w:lang w:val="lt-LT"/>
        </w:rPr>
      </w:pPr>
    </w:p>
    <w:p w14:paraId="4119FCB1" w14:textId="77777777" w:rsidR="00EE448D" w:rsidRDefault="00EE448D">
      <w:pPr>
        <w:tabs>
          <w:tab w:val="left" w:pos="1134"/>
        </w:tabs>
        <w:ind w:left="709"/>
        <w:jc w:val="center"/>
        <w:rPr>
          <w:rFonts w:ascii="Arial" w:hAnsi="Arial" w:cs="Arial"/>
          <w:b/>
          <w:sz w:val="22"/>
          <w:szCs w:val="22"/>
          <w:lang w:val="lt-LT"/>
        </w:rPr>
      </w:pPr>
    </w:p>
    <w:p w14:paraId="4119FCB2" w14:textId="77777777" w:rsidR="00EE448D" w:rsidRDefault="00EE448D">
      <w:pPr>
        <w:tabs>
          <w:tab w:val="left" w:pos="1134"/>
        </w:tabs>
        <w:ind w:left="709"/>
        <w:jc w:val="center"/>
        <w:rPr>
          <w:rFonts w:ascii="Arial" w:hAnsi="Arial" w:cs="Arial"/>
          <w:b/>
          <w:sz w:val="22"/>
          <w:szCs w:val="22"/>
          <w:lang w:val="lt-LT"/>
        </w:rPr>
      </w:pPr>
    </w:p>
    <w:p w14:paraId="4119FCB3" w14:textId="77777777" w:rsidR="00EE448D" w:rsidRDefault="00EE448D">
      <w:pPr>
        <w:tabs>
          <w:tab w:val="left" w:pos="1134"/>
        </w:tabs>
        <w:ind w:left="709"/>
        <w:jc w:val="center"/>
        <w:rPr>
          <w:rFonts w:ascii="Arial" w:hAnsi="Arial" w:cs="Arial"/>
          <w:b/>
          <w:sz w:val="22"/>
          <w:szCs w:val="22"/>
          <w:lang w:val="lt-LT"/>
        </w:rPr>
      </w:pPr>
    </w:p>
    <w:p w14:paraId="4119FCB4" w14:textId="77777777" w:rsidR="00EE448D" w:rsidRDefault="00EE448D">
      <w:pPr>
        <w:tabs>
          <w:tab w:val="left" w:pos="1134"/>
        </w:tabs>
        <w:ind w:left="709"/>
        <w:jc w:val="center"/>
        <w:rPr>
          <w:rFonts w:ascii="Arial" w:hAnsi="Arial" w:cs="Arial"/>
          <w:b/>
          <w:sz w:val="22"/>
          <w:szCs w:val="22"/>
          <w:lang w:val="lt-LT"/>
        </w:rPr>
      </w:pPr>
    </w:p>
    <w:p w14:paraId="4119FCB5" w14:textId="77777777" w:rsidR="00EE448D" w:rsidRDefault="00EE448D">
      <w:pPr>
        <w:tabs>
          <w:tab w:val="left" w:pos="1134"/>
        </w:tabs>
        <w:ind w:left="709"/>
        <w:jc w:val="center"/>
        <w:rPr>
          <w:rFonts w:ascii="Arial" w:hAnsi="Arial" w:cs="Arial"/>
          <w:b/>
          <w:sz w:val="22"/>
          <w:szCs w:val="22"/>
          <w:lang w:val="lt-LT"/>
        </w:rPr>
      </w:pPr>
    </w:p>
    <w:p w14:paraId="4119FCB6" w14:textId="77777777" w:rsidR="00EE448D" w:rsidRDefault="00EE448D">
      <w:pPr>
        <w:tabs>
          <w:tab w:val="left" w:pos="1134"/>
        </w:tabs>
        <w:ind w:left="709"/>
        <w:jc w:val="center"/>
        <w:rPr>
          <w:rFonts w:ascii="Arial" w:hAnsi="Arial" w:cs="Arial"/>
          <w:b/>
          <w:sz w:val="22"/>
          <w:szCs w:val="22"/>
          <w:lang w:val="lt-LT"/>
        </w:rPr>
      </w:pPr>
    </w:p>
    <w:p w14:paraId="4119FCB7" w14:textId="77777777" w:rsidR="00EE448D" w:rsidRDefault="00EE448D">
      <w:pPr>
        <w:tabs>
          <w:tab w:val="left" w:pos="1134"/>
        </w:tabs>
        <w:ind w:left="709"/>
        <w:jc w:val="center"/>
        <w:rPr>
          <w:rFonts w:ascii="Arial" w:hAnsi="Arial" w:cs="Arial"/>
          <w:b/>
          <w:sz w:val="22"/>
          <w:szCs w:val="22"/>
          <w:lang w:val="lt-LT"/>
        </w:rPr>
      </w:pPr>
    </w:p>
    <w:p w14:paraId="4119FCB8" w14:textId="77777777" w:rsidR="00EE448D" w:rsidRDefault="00EE448D">
      <w:pPr>
        <w:tabs>
          <w:tab w:val="left" w:pos="1134"/>
        </w:tabs>
        <w:ind w:left="709"/>
        <w:jc w:val="center"/>
        <w:rPr>
          <w:rFonts w:ascii="Arial" w:hAnsi="Arial" w:cs="Arial"/>
          <w:b/>
          <w:sz w:val="22"/>
          <w:szCs w:val="22"/>
          <w:lang w:val="lt-LT"/>
        </w:rPr>
      </w:pPr>
    </w:p>
    <w:p w14:paraId="4119FCB9" w14:textId="77777777" w:rsidR="00EE448D" w:rsidRDefault="00EE448D">
      <w:pPr>
        <w:tabs>
          <w:tab w:val="left" w:pos="1134"/>
        </w:tabs>
        <w:ind w:left="709"/>
        <w:jc w:val="center"/>
        <w:rPr>
          <w:rFonts w:ascii="Arial" w:hAnsi="Arial" w:cs="Arial"/>
          <w:b/>
          <w:sz w:val="22"/>
          <w:szCs w:val="22"/>
          <w:lang w:val="lt-LT"/>
        </w:rPr>
      </w:pPr>
    </w:p>
    <w:p w14:paraId="4119FCBA" w14:textId="77777777" w:rsidR="00EE448D" w:rsidRDefault="00EE448D">
      <w:pPr>
        <w:tabs>
          <w:tab w:val="left" w:pos="1134"/>
        </w:tabs>
        <w:ind w:left="709"/>
        <w:jc w:val="center"/>
        <w:rPr>
          <w:rFonts w:ascii="Arial" w:hAnsi="Arial" w:cs="Arial"/>
          <w:b/>
          <w:sz w:val="22"/>
          <w:szCs w:val="22"/>
          <w:lang w:val="lt-LT"/>
        </w:rPr>
      </w:pPr>
    </w:p>
    <w:p w14:paraId="4119FCBB" w14:textId="77777777" w:rsidR="00EE448D" w:rsidRDefault="00EE448D">
      <w:pPr>
        <w:tabs>
          <w:tab w:val="left" w:pos="1134"/>
        </w:tabs>
        <w:ind w:left="709"/>
        <w:jc w:val="center"/>
        <w:rPr>
          <w:rFonts w:ascii="Arial" w:hAnsi="Arial" w:cs="Arial"/>
          <w:b/>
          <w:sz w:val="22"/>
          <w:szCs w:val="22"/>
          <w:lang w:val="lt-LT"/>
        </w:rPr>
      </w:pPr>
    </w:p>
    <w:p w14:paraId="4119FCBC" w14:textId="77777777" w:rsidR="00EE448D" w:rsidRDefault="00EE448D">
      <w:pPr>
        <w:tabs>
          <w:tab w:val="left" w:pos="1134"/>
        </w:tabs>
        <w:ind w:left="709"/>
        <w:jc w:val="center"/>
        <w:rPr>
          <w:rFonts w:ascii="Arial" w:hAnsi="Arial" w:cs="Arial"/>
          <w:b/>
          <w:sz w:val="22"/>
          <w:szCs w:val="22"/>
          <w:lang w:val="lt-LT"/>
        </w:rPr>
      </w:pPr>
    </w:p>
    <w:p w14:paraId="4119FCBD" w14:textId="77777777" w:rsidR="00EE448D" w:rsidRDefault="00EE448D">
      <w:pPr>
        <w:tabs>
          <w:tab w:val="left" w:pos="1134"/>
        </w:tabs>
        <w:ind w:left="709"/>
        <w:jc w:val="center"/>
        <w:rPr>
          <w:rFonts w:ascii="Arial" w:hAnsi="Arial" w:cs="Arial"/>
          <w:b/>
          <w:sz w:val="22"/>
          <w:szCs w:val="22"/>
          <w:lang w:val="lt-LT"/>
        </w:rPr>
      </w:pPr>
    </w:p>
    <w:p w14:paraId="4119FCBE" w14:textId="77777777" w:rsidR="00EE448D" w:rsidRDefault="0041629E">
      <w:pPr>
        <w:rPr>
          <w:rFonts w:ascii="Arial" w:hAnsi="Arial" w:cs="Arial"/>
          <w:b/>
          <w:sz w:val="22"/>
          <w:szCs w:val="22"/>
          <w:lang w:val="lt-LT"/>
        </w:rPr>
      </w:pPr>
      <w:bookmarkStart w:id="0" w:name="_Toc455492568"/>
      <w:r>
        <w:rPr>
          <w:rFonts w:ascii="Arial" w:hAnsi="Arial" w:cs="Arial"/>
          <w:b/>
          <w:sz w:val="22"/>
          <w:szCs w:val="22"/>
          <w:lang w:val="lt-LT"/>
        </w:rPr>
        <w:br w:type="page"/>
      </w:r>
    </w:p>
    <w:p w14:paraId="4119FCBF" w14:textId="77777777" w:rsidR="00EE448D" w:rsidRDefault="00EE448D">
      <w:pPr>
        <w:rPr>
          <w:rFonts w:ascii="Arial" w:hAnsi="Arial" w:cs="Arial"/>
          <w:b/>
          <w:sz w:val="22"/>
          <w:szCs w:val="22"/>
          <w:lang w:val="lt-LT"/>
        </w:rPr>
      </w:pPr>
      <w:bookmarkStart w:id="1" w:name="_Toc421452264"/>
      <w:bookmarkEnd w:id="0"/>
    </w:p>
    <w:p w14:paraId="4119FCC0" w14:textId="77777777" w:rsidR="00EE448D" w:rsidRDefault="0041629E">
      <w:pPr>
        <w:pStyle w:val="Heading1"/>
        <w:numPr>
          <w:ilvl w:val="0"/>
          <w:numId w:val="34"/>
        </w:numPr>
        <w:spacing w:before="120" w:after="120"/>
        <w:ind w:firstLine="567"/>
        <w:rPr>
          <w:rFonts w:ascii="Arial" w:hAnsi="Arial" w:cs="Arial"/>
          <w:szCs w:val="22"/>
          <w:lang w:val="lt-LT"/>
        </w:rPr>
      </w:pPr>
      <w:bookmarkStart w:id="2" w:name="_Toc456176958"/>
      <w:bookmarkStart w:id="3" w:name="_Toc218509483"/>
      <w:bookmarkStart w:id="4" w:name="_Toc419388299"/>
      <w:bookmarkStart w:id="5" w:name="_Toc421452270"/>
      <w:bookmarkEnd w:id="1"/>
      <w:r>
        <w:rPr>
          <w:rFonts w:ascii="Arial" w:hAnsi="Arial" w:cs="Arial"/>
          <w:szCs w:val="22"/>
          <w:lang w:val="lt-LT"/>
        </w:rPr>
        <w:t>BENDRIEJI REIKALAVIMAI</w:t>
      </w:r>
      <w:bookmarkEnd w:id="2"/>
      <w:bookmarkEnd w:id="3"/>
    </w:p>
    <w:p w14:paraId="4119FCC1" w14:textId="77777777" w:rsidR="00EE448D" w:rsidRDefault="00EE448D">
      <w:pPr>
        <w:rPr>
          <w:lang w:val="lt-LT"/>
        </w:rPr>
      </w:pPr>
    </w:p>
    <w:p w14:paraId="4119FCC2"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sz w:val="22"/>
          <w:szCs w:val="22"/>
          <w:lang w:val="lt-LT"/>
        </w:rPr>
        <w:t>Pagal šią techninę užduotį turi būti parengti projektiniai pasiūlymai, gautas statybą leidžiantis dokumentas, parengtas techninio darbo projektas ir atlikti rangos darbai (projektas „iki rakto“).</w:t>
      </w:r>
    </w:p>
    <w:p w14:paraId="4119FCC3"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color w:val="000000"/>
          <w:sz w:val="22"/>
          <w:szCs w:val="22"/>
          <w:lang w:val="lt-LT" w:eastAsia="lt-LT"/>
        </w:rPr>
        <w:t xml:space="preserve">LITGRID AB (toliau – PSO) kita rangos sutartimi perka naujo 410/345/10,5 kV autotransformatoriaus (toliau – </w:t>
      </w:r>
      <w:r>
        <w:rPr>
          <w:rFonts w:ascii="Arial" w:hAnsi="Arial" w:cs="Arial"/>
          <w:b/>
          <w:bCs/>
          <w:color w:val="000000"/>
          <w:sz w:val="22"/>
          <w:szCs w:val="22"/>
          <w:lang w:val="lt-LT" w:eastAsia="lt-LT"/>
        </w:rPr>
        <w:t>AT-44</w:t>
      </w:r>
      <w:r>
        <w:rPr>
          <w:rFonts w:ascii="Arial" w:hAnsi="Arial" w:cs="Arial"/>
          <w:color w:val="000000"/>
          <w:sz w:val="22"/>
          <w:szCs w:val="22"/>
          <w:lang w:val="lt-LT" w:eastAsia="lt-LT"/>
        </w:rPr>
        <w:t>) pagaminimo/pristatymo/sumontavimo ant įrengto pamato paslaugą. Preliminarūs AT-44 matmenys ir svoriai pateikti 1 pav.</w:t>
      </w:r>
    </w:p>
    <w:p w14:paraId="4119FCC4"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color w:val="000000"/>
          <w:sz w:val="22"/>
          <w:szCs w:val="22"/>
          <w:lang w:val="lt-LT" w:eastAsia="lt-LT"/>
        </w:rPr>
        <w:t>Įrengti pamatą naujo AT-44 pastatymui (iki 2027-12-01). Preliminari AT-44 pamato įrengimo vieta nurodyta 2 pav. Nuo AT 44 pastatymo vietos turi būti išlaikomi atstumai: (I) iki išorinės perimetro tvoros - ne mažesnis kaip 50 metrų atstumas; (II) iki</w:t>
      </w:r>
      <w:r>
        <w:rPr>
          <w:rFonts w:ascii="Arial" w:eastAsiaTheme="minorHAnsi" w:hAnsi="Arial" w:cs="Arial"/>
          <w:b/>
          <w:bCs/>
          <w:kern w:val="2"/>
          <w:sz w:val="18"/>
          <w:szCs w:val="18"/>
          <w:lang w:val="lt-LT"/>
          <w14:ligatures w14:val="standardContextual"/>
        </w:rPr>
        <w:t xml:space="preserve"> </w:t>
      </w:r>
      <w:r>
        <w:rPr>
          <w:rFonts w:ascii="Arial" w:hAnsi="Arial" w:cs="Arial"/>
          <w:color w:val="000000"/>
          <w:sz w:val="22"/>
          <w:szCs w:val="22"/>
          <w:lang w:val="lt-LT" w:eastAsia="lt-LT"/>
        </w:rPr>
        <w:t>esamo LitPol Link keitiklio PVP - ne mažesnis nei 30 metrų atstumas.</w:t>
      </w:r>
    </w:p>
    <w:p w14:paraId="4119FCC5" w14:textId="77777777" w:rsidR="00EE448D" w:rsidRDefault="0041629E">
      <w:pPr>
        <w:pStyle w:val="ListParagraph"/>
        <w:numPr>
          <w:ilvl w:val="1"/>
          <w:numId w:val="34"/>
        </w:numPr>
        <w:spacing w:line="360" w:lineRule="auto"/>
        <w:ind w:left="851" w:hanging="567"/>
        <w:jc w:val="both"/>
        <w:rPr>
          <w:rFonts w:ascii="Arial" w:hAnsi="Arial" w:cs="Arial"/>
          <w:szCs w:val="22"/>
          <w:lang w:val="pt-PT"/>
        </w:rPr>
      </w:pPr>
      <w:r>
        <w:rPr>
          <w:rFonts w:ascii="Arial" w:hAnsi="Arial" w:cs="Arial"/>
          <w:color w:val="000000"/>
          <w:sz w:val="22"/>
          <w:szCs w:val="22"/>
          <w:lang w:val="lt-LT" w:eastAsia="lt-LT"/>
        </w:rPr>
        <w:t xml:space="preserve">Atlikti AT-44 (PSO pateiks AT-44) prijungimo prie perdavimo tinklo darbus. </w:t>
      </w:r>
    </w:p>
    <w:p w14:paraId="4119FCC6"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PSO reikalavimu BIM taikymas šiam infrastruktūros projektui yra privalomas. Visas projekto sprendinių derinimas turi būti vykdomas per PSO pateiktą bendrąją duomenų aplinką Dalux. Užsakovo informacijos reikalavimų (EIR) priedas (</w:t>
      </w:r>
      <w:r>
        <w:rPr>
          <w:rFonts w:ascii="Arial" w:hAnsi="Arial" w:cs="Arial"/>
          <w:b/>
          <w:bCs/>
          <w:szCs w:val="22"/>
        </w:rPr>
        <w:t>1 Priedas</w:t>
      </w:r>
      <w:r>
        <w:rPr>
          <w:rFonts w:ascii="Arial" w:hAnsi="Arial" w:cs="Arial"/>
          <w:szCs w:val="22"/>
        </w:rPr>
        <w:t>).</w:t>
      </w:r>
    </w:p>
    <w:p w14:paraId="4119FCC7"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 xml:space="preserve">Projektuotojas turi parengti projektinius pasiūlymus (toliau – PP) vadovaujantis šios techninės užduoties (toliau – TU), Statybos įstatymo, STR 1.04.04:2017 „Statinio projektavimas, projekto ekspertizė“ bei kitų Lietuvos Respublikoje galiojančių, statybą ir projektavimą reglamentuojančių norminių dokumentų ir taisyklių nuostatomis, ir gauti PSO pritarimą (užtikrinti, kad teikiant pirmą kartą derinti PP yra parengti pagal tuo metu galiojančius standartinius techninius reikalavimus </w:t>
      </w:r>
      <w:r>
        <w:rPr>
          <w:rFonts w:ascii="Arial" w:hAnsi="Arial" w:cs="Arial"/>
          <w:b/>
          <w:bCs/>
          <w:color w:val="000000"/>
          <w:sz w:val="22"/>
          <w:szCs w:val="22"/>
          <w:lang w:val="lt-LT" w:eastAsia="lt-LT"/>
        </w:rPr>
        <w:t>„</w:t>
      </w:r>
      <w:r>
        <w:rPr>
          <w:rFonts w:ascii="Arial" w:hAnsi="Arial" w:cs="Arial"/>
          <w:color w:val="000000"/>
          <w:sz w:val="22"/>
          <w:szCs w:val="22"/>
          <w:lang w:val="lt-LT" w:eastAsia="lt-LT"/>
        </w:rPr>
        <w:t>Perdavimo tinklo objektų projektinių pasiūlymų sudėtis“ (</w:t>
      </w:r>
      <w:r>
        <w:rPr>
          <w:rFonts w:ascii="Arial" w:hAnsi="Arial" w:cs="Arial"/>
          <w:b/>
          <w:bCs/>
          <w:color w:val="000000"/>
          <w:sz w:val="22"/>
          <w:szCs w:val="22"/>
          <w:lang w:val="lt-LT" w:eastAsia="lt-LT"/>
        </w:rPr>
        <w:t>2 Priedas</w:t>
      </w:r>
      <w:r>
        <w:rPr>
          <w:rFonts w:ascii="Arial" w:hAnsi="Arial" w:cs="Arial"/>
          <w:color w:val="000000"/>
          <w:sz w:val="22"/>
          <w:szCs w:val="22"/>
          <w:lang w:val="lt-LT" w:eastAsia="lt-LT"/>
        </w:rPr>
        <w:t xml:space="preserve">)). </w:t>
      </w:r>
    </w:p>
    <w:p w14:paraId="4119FCC8"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Atlikti reikalingus veiksmus susijusius su PP parengimu: specialiųjų reikalavimų gavimas, inžinerinių tyrinėjimų atlikimo organizavimas ir kt.</w:t>
      </w:r>
    </w:p>
    <w:p w14:paraId="4119FCC9"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Teisės aktų nustatyta tvarka organizuoti statybą leidžiančio dokumento gavimą ir jį gauti, tuo tikslu PSO vardu teikti prašymus / pareiškimus, pateikti informaciją / reikiamus dokumentus tiesiogiai kompetentingoms valstybės / savivaldos institucijoms ir / arba per Lietuvos Respublikos statybos leidimų ir statybos valstybinės priežiūros informacinę sistemą „Infostatyba“, atlikti visus kitus šiam tikslui pasiekti reikalingus veiksmus.</w:t>
      </w:r>
    </w:p>
    <w:p w14:paraId="4119FCCA"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Projektuotojas turi parengti techninį darbo projektą (toliau – TDP) vadovaujantis TU, Statybos įstatymo, STR 1.04.04:2017 „Statinio projektavimas, projekto ekspertizė“ bei kitų Lietuvos Respublikoje galiojančių, statybą ir projektavimą reglamentuojančių norminių dokumentų ir taisyklių nuostatomis ir gauti PSO pritarimą (užtikrinti, kad teikiant pirmą kartą derinti TDP yra parengtas pagal standartinius techninius reikalavimus „</w:t>
      </w:r>
      <w:r>
        <w:rPr>
          <w:rFonts w:ascii="Arial" w:hAnsi="Arial" w:cs="Arial"/>
          <w:color w:val="000000"/>
          <w:sz w:val="22"/>
          <w:szCs w:val="22"/>
          <w:lang w:val="lt-LT"/>
        </w:rPr>
        <w:t xml:space="preserve">Perdavimo tinklo objektų techninio darbo projekto sudėtis“ </w:t>
      </w:r>
      <w:r>
        <w:rPr>
          <w:rFonts w:ascii="Arial" w:hAnsi="Arial" w:cs="Arial"/>
          <w:color w:val="000000"/>
          <w:sz w:val="22"/>
          <w:szCs w:val="22"/>
          <w:lang w:val="lt-LT" w:eastAsia="lt-LT"/>
        </w:rPr>
        <w:t>(</w:t>
      </w:r>
      <w:r>
        <w:rPr>
          <w:rFonts w:ascii="Arial" w:hAnsi="Arial" w:cs="Arial"/>
          <w:b/>
          <w:bCs/>
          <w:color w:val="000000"/>
          <w:sz w:val="22"/>
          <w:szCs w:val="22"/>
          <w:lang w:val="lt-LT" w:eastAsia="lt-LT"/>
        </w:rPr>
        <w:t>3 Priedas</w:t>
      </w:r>
      <w:r>
        <w:rPr>
          <w:rFonts w:ascii="Arial" w:hAnsi="Arial" w:cs="Arial"/>
          <w:color w:val="000000"/>
          <w:sz w:val="22"/>
          <w:szCs w:val="22"/>
          <w:lang w:val="lt-LT" w:eastAsia="lt-LT"/>
        </w:rPr>
        <w:t xml:space="preserve">)). Techninėje (projektavimo) užduotyje ir/ar jos prieduose naudojama „Techninio projekto“ sąvoka atitinka Techninėje (projektavimo) užduotyje ir/ar jos prieduose naudojamą Techninio darbo projekto sąvoką, taip kaip ji apibrėžta Statybos </w:t>
      </w:r>
      <w:r>
        <w:rPr>
          <w:rFonts w:ascii="Arial" w:hAnsi="Arial" w:cs="Arial"/>
          <w:color w:val="000000"/>
          <w:sz w:val="22"/>
          <w:szCs w:val="22"/>
          <w:lang w:val="lt-LT" w:eastAsia="lt-LT"/>
        </w:rPr>
        <w:lastRenderedPageBreak/>
        <w:t>įstatymo 2 straipsnio 102</w:t>
      </w:r>
      <w:r>
        <w:rPr>
          <w:rFonts w:ascii="Arial" w:hAnsi="Arial" w:cs="Arial"/>
          <w:color w:val="000000"/>
          <w:sz w:val="22"/>
          <w:szCs w:val="22"/>
          <w:vertAlign w:val="superscript"/>
          <w:lang w:val="lt-LT" w:eastAsia="lt-LT"/>
        </w:rPr>
        <w:t xml:space="preserve">1 </w:t>
      </w:r>
      <w:r>
        <w:rPr>
          <w:rFonts w:ascii="Arial" w:hAnsi="Arial" w:cs="Arial"/>
          <w:color w:val="000000"/>
          <w:sz w:val="22"/>
          <w:szCs w:val="22"/>
          <w:lang w:val="lt-LT" w:eastAsia="lt-LT"/>
        </w:rPr>
        <w:t>dalyje, o „Darbo projekto“ sąvoką atitinka “gamybos ir montavimo brėžinių“ sąvoką, taip kaip ji apibrėžta STR 1.04.04:2017 punkte 6.4 (suvestinės teisės aktų redakcijos nuo 2024m. lapkričio 1 d.). Techninio darbo projekto sudėtis apibrėžta STR 1.04.04:2017 9 Priede (suvestinės teisės aktų redakcijos nuo 2024 m. lapkričio 1 d.).</w:t>
      </w:r>
    </w:p>
    <w:p w14:paraId="4119FCCB"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Gauti atsakingų institucijų išvadas TDP sprendiniams Statybos įstatyme nustatyta tvarka.</w:t>
      </w:r>
    </w:p>
    <w:p w14:paraId="4119FCCC"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b/>
          <w:bCs/>
          <w:sz w:val="22"/>
          <w:szCs w:val="22"/>
          <w:lang w:val="lt-LT"/>
        </w:rPr>
        <w:t>TDP</w:t>
      </w:r>
      <w:r>
        <w:rPr>
          <w:rFonts w:ascii="Arial" w:hAnsi="Arial" w:cs="Arial"/>
          <w:sz w:val="22"/>
          <w:szCs w:val="22"/>
          <w:lang w:val="lt-LT"/>
        </w:rPr>
        <w:t xml:space="preserve"> technines specifikacijas parengti vadovaujantis PSO techninių specifikacijų sudarymui pateiktais reikalavimais (</w:t>
      </w:r>
      <w:r>
        <w:rPr>
          <w:rFonts w:ascii="Arial" w:hAnsi="Arial" w:cs="Arial"/>
          <w:b/>
          <w:bCs/>
          <w:sz w:val="22"/>
          <w:szCs w:val="22"/>
          <w:lang w:val="lt-LT"/>
        </w:rPr>
        <w:t>4 Priedas</w:t>
      </w:r>
      <w:r>
        <w:rPr>
          <w:rFonts w:ascii="Arial" w:hAnsi="Arial" w:cs="Arial"/>
          <w:sz w:val="22"/>
          <w:szCs w:val="22"/>
          <w:lang w:val="lt-LT"/>
        </w:rPr>
        <w:t>).</w:t>
      </w:r>
      <w:r>
        <w:rPr>
          <w:lang w:val="lt-LT"/>
        </w:rPr>
        <w:t xml:space="preserve"> </w:t>
      </w:r>
      <w:r>
        <w:rPr>
          <w:rFonts w:ascii="Arial" w:hAnsi="Arial" w:cs="Arial"/>
          <w:sz w:val="22"/>
          <w:szCs w:val="22"/>
          <w:lang w:val="lt-LT"/>
        </w:rPr>
        <w:t>TDP aiškinamajame rašte turi būti numatyta, kad rangovas teikia užpildytas TDP specifikacijas su atitikties reikalavimus pagrindžiančia dokumentacija prieš užsakant Pagrindinę įrangą ir pradedant rengti gamybos ir montavimo brėžinius. Pagrindinės įrangos techninė dokumentacija turi būti parengta vadovaujantis PSO Pagrindinės įrangos atitikties techninėms specifikacijoms pagrindimo tvarka (</w:t>
      </w:r>
      <w:r>
        <w:rPr>
          <w:rFonts w:ascii="Arial" w:hAnsi="Arial" w:cs="Arial"/>
          <w:b/>
          <w:bCs/>
          <w:sz w:val="22"/>
          <w:szCs w:val="22"/>
          <w:lang w:val="lt-LT"/>
        </w:rPr>
        <w:t>5 Priedas</w:t>
      </w:r>
      <w:r>
        <w:rPr>
          <w:rFonts w:ascii="Arial" w:hAnsi="Arial" w:cs="Arial"/>
          <w:sz w:val="22"/>
          <w:szCs w:val="22"/>
          <w:lang w:val="lt-LT"/>
        </w:rPr>
        <w:t>). TDP specifikacijos turi būti pateiktos lietuvių ir anglų kalbomis.</w:t>
      </w:r>
    </w:p>
    <w:p w14:paraId="4119FCCD"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sz w:val="22"/>
          <w:szCs w:val="22"/>
          <w:lang w:val="lt-LT"/>
        </w:rPr>
        <w:t>Projektuotojas atitinkamose TDP dalyse privalo nurodyti užduotis, kad rangovas turės parengti gamybos ir montavimo brėžinius.</w:t>
      </w:r>
    </w:p>
    <w:p w14:paraId="4119FCCE"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sz w:val="22"/>
          <w:szCs w:val="22"/>
          <w:lang w:val="lt-LT"/>
        </w:rPr>
        <w:t>Projektuotojas turi atlikti visus veiksmus, susijusius su TDP parengimu, įskaitant, bet neapsiribojant, projekto suderinimą su prisijungimo/technines sąlygas išdavusiomis institucijomis, prireikus atlikti TDP korekcijas, pagal pateiktas pastabas, gauti institucijų derinimus ir teikti TDP ekspertizei.</w:t>
      </w:r>
    </w:p>
    <w:p w14:paraId="4119FCCF"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sz w:val="22"/>
          <w:szCs w:val="22"/>
          <w:lang w:val="lt-LT"/>
        </w:rPr>
        <w:t>Projekto vykdymo priežiūra atliekama, jei to reikalauja teisės aktų reikalavimai. Projekto vykdymo priežiūrą normatyvinių statybos dokumentų nustatyta tvarka vykdo Projektuotojas, vadovaujantis STR 1.06.01:2016 „Statybos darbai. Statinio statybos priežiūra“ ir Techniniame darbo projekte numatytų Darbų vykdymo priežiūrą.</w:t>
      </w:r>
    </w:p>
    <w:p w14:paraId="4119FCD0"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pt-PT"/>
        </w:rPr>
        <w:t>Parengtas ir suderintas TDP PSO turi būti pateiktas su projekto vadovo parašu. Kiekvienos TDP dalies lapai turi būti sunumeruoti eilės tvarka, kiekvienoje TDP dalyje turi būti jos turinys ir dokumentų sudėties žiniaraštis. Aprašomojoje dalyje pateikta informacija turi atitikti brėžiniuose pavaizduotus sprendinius ir atvirkščiai.</w:t>
      </w:r>
    </w:p>
    <w:p w14:paraId="4119FCD1"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Apmokėti visas išlaidas susijusias su projekto įgyvendinimu (statybą leidžiančio dokumento gavimo, projekto vykdymo priežiūros ir kt.).</w:t>
      </w:r>
    </w:p>
    <w:p w14:paraId="4119FCD2" w14:textId="77777777" w:rsidR="00EE448D" w:rsidRDefault="0041629E">
      <w:pPr>
        <w:pStyle w:val="ListParagraph"/>
        <w:numPr>
          <w:ilvl w:val="1"/>
          <w:numId w:val="34"/>
        </w:numPr>
        <w:spacing w:line="360" w:lineRule="auto"/>
        <w:ind w:left="851" w:hanging="567"/>
        <w:jc w:val="both"/>
        <w:rPr>
          <w:rFonts w:ascii="Arial" w:hAnsi="Arial" w:cs="Arial"/>
          <w:b/>
          <w:color w:val="000000"/>
          <w:sz w:val="22"/>
          <w:szCs w:val="22"/>
          <w:lang w:val="lt-LT" w:eastAsia="lt-LT"/>
        </w:rPr>
      </w:pPr>
      <w:r>
        <w:rPr>
          <w:rFonts w:ascii="Arial" w:hAnsi="Arial" w:cs="Arial"/>
          <w:color w:val="000000"/>
          <w:sz w:val="22"/>
          <w:szCs w:val="22"/>
          <w:lang w:val="lt-LT" w:eastAsia="lt-LT"/>
        </w:rPr>
        <w:t>Pagal TDP brėžinius parengti gamybos ir montavimo brėžinius gamybai, vadovautis „</w:t>
      </w:r>
      <w:r>
        <w:rPr>
          <w:rFonts w:ascii="Arial" w:hAnsi="Arial" w:cs="Arial"/>
          <w:bCs/>
          <w:color w:val="000000"/>
          <w:sz w:val="22"/>
          <w:szCs w:val="22"/>
          <w:lang w:val="lt-LT" w:eastAsia="lt-LT"/>
        </w:rPr>
        <w:t>Perdavimo tinklo objektų reikalavimai gamybos ir montavimo brėžiniams“</w:t>
      </w:r>
      <w:r>
        <w:rPr>
          <w:rFonts w:ascii="Arial" w:hAnsi="Arial" w:cs="Arial"/>
          <w:color w:val="000000"/>
          <w:sz w:val="22"/>
          <w:szCs w:val="22"/>
          <w:lang w:val="lt-LT" w:eastAsia="lt-LT"/>
        </w:rPr>
        <w:t xml:space="preserve"> </w:t>
      </w:r>
      <w:r>
        <w:rPr>
          <w:rFonts w:ascii="Arial" w:hAnsi="Arial" w:cs="Arial"/>
          <w:b/>
          <w:bCs/>
          <w:color w:val="000000"/>
          <w:sz w:val="22"/>
          <w:szCs w:val="22"/>
          <w:lang w:val="lt-LT" w:eastAsia="lt-LT"/>
        </w:rPr>
        <w:t>(6 Priedas</w:t>
      </w:r>
      <w:r>
        <w:rPr>
          <w:rFonts w:ascii="Arial" w:hAnsi="Arial" w:cs="Arial"/>
          <w:color w:val="000000"/>
          <w:sz w:val="22"/>
          <w:szCs w:val="22"/>
          <w:lang w:val="lt-LT" w:eastAsia="lt-LT"/>
        </w:rPr>
        <w:t>).</w:t>
      </w:r>
    </w:p>
    <w:p w14:paraId="4119FCD3"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bookmarkStart w:id="6" w:name="_Hlk41656456"/>
      <w:r>
        <w:rPr>
          <w:rFonts w:ascii="Arial" w:hAnsi="Arial" w:cs="Arial"/>
          <w:color w:val="000000"/>
          <w:sz w:val="22"/>
          <w:szCs w:val="22"/>
          <w:lang w:val="lt-LT" w:eastAsia="lt-LT"/>
        </w:rPr>
        <w:t>Užtikrinti, kad visi įrenginiai ir medžiagos turi atitikti kilmės šalies reikalavimus, nurodytus PSO reikalavimuose, ir negali būti importuojamos iš šalių, iš kurių importas yra draudžiamas pagal Jungtinių Tautų Saugumo Tarybos sprendimus arba jeigu yra taikomos Jungtinių Amerikos Valstijų, Europos Sąjungos ribojamosios priemonės (sankcijos) ar kitų tarptautinių organizacijų tarptautinės sankcijos. PSO pareikalavus, rangovas įsipareigoja pateikti PSO informaciją ir/ar dokumentus apie įrenginių ir medžiagų kilmės šalį, gamintoją ir jo akcininkus</w:t>
      </w:r>
      <w:bookmarkEnd w:id="6"/>
      <w:r>
        <w:rPr>
          <w:rFonts w:ascii="Arial" w:hAnsi="Arial" w:cs="Arial"/>
          <w:color w:val="000000"/>
          <w:sz w:val="22"/>
          <w:szCs w:val="22"/>
          <w:lang w:val="lt-LT" w:eastAsia="lt-LT"/>
        </w:rPr>
        <w:t>.</w:t>
      </w:r>
    </w:p>
    <w:p w14:paraId="4119FCD4"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lastRenderedPageBreak/>
        <w:t>Įranga, teikiamos paslaugos turi atitikti Lietuvos Respublikos Vyriausybės 2022 kovo 30 d. nutarimo Nr.280 „Dėl Lietuvos Respublikos viešųjų pirkimų įstatymo 92 straipsnio 13, 14 ir 15 dalių nuostatų įgyvendinimo“ aktualios redakcijos keliamus reikalavimus.</w:t>
      </w:r>
    </w:p>
    <w:p w14:paraId="4119FCD5"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Teisės aktų nustatyta tvarka atlikti visus reikiamus veiksmus, susijusius su PSO priklausančių elektros įrenginių specialiųjų žemės naudojimo sąlygų teisine registracija VĮ „Registrų centras“, įskaitant, bet neapsiribojant visų reikalingų prašymų, formų ir / arba kitų dokumentų pasirašymu, gavimu, teikimu, atlikti kitus registracijai būtinus veiksmus.</w:t>
      </w:r>
    </w:p>
    <w:p w14:paraId="4119FCD6"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color w:val="000000"/>
          <w:szCs w:val="22"/>
          <w:lang w:eastAsia="lt-LT"/>
        </w:rPr>
        <w:t>PP ir TDP</w:t>
      </w:r>
      <w:r>
        <w:rPr>
          <w:rFonts w:ascii="Arial" w:hAnsi="Arial" w:cs="Arial"/>
          <w:szCs w:val="22"/>
        </w:rPr>
        <w:t xml:space="preserve"> turi būti aprašytas projekto vykdymo eiliškumas ir etapai. TDP, rangos darbų vykdymo etapų ir jų trukmių bei darbų vykdymo eiliškumo detalizacija turi būti tokio lygio, kad būtų aiškios reikalingų atjungti veikiančių įrenginių apimtys bei preliminarios trukmės, taip pat nurodytos etapų trukmės. Atjungimų apimtys PSO elektros perdavimo tinklo dalyje derinamos PP ir papildomai tikslinamos TDP rengimo metu, su PSO.</w:t>
      </w:r>
    </w:p>
    <w:p w14:paraId="4119FCD7"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Pasirengimo statybai ir statybos darbų organizavimo dalis, apimanti pagrindinę informaciją apie darbų vykdymo eiliškumą, reikalingus veikiančių įrenginių atjungimus bei preliminarias atskirų etapų trukmes turi būti įtraukta į tas PP ir TDP dalis, kurios bus derinamos su trečiosiomis šalimis. Projektuojant įvertinti trečiųjų šalių išduotas prijungimo/technines sąlygas.</w:t>
      </w:r>
    </w:p>
    <w:p w14:paraId="4119FCD8"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Projektuotojas, sudarydamas darbų vykdymo eiliškumą vadovaujasi principu, jog veikiantys elektros įrenginiai būtų atjungiami minimaliomis apimtimis ir terminais. Projektuotojas, sudarydamas darbų vykdymo eiliškumą, vadovaujasi:</w:t>
      </w:r>
    </w:p>
    <w:p w14:paraId="4119FCD9" w14:textId="77777777" w:rsidR="00EE448D" w:rsidRDefault="0041629E">
      <w:pPr>
        <w:pStyle w:val="Stilius2"/>
        <w:numPr>
          <w:ilvl w:val="2"/>
          <w:numId w:val="34"/>
        </w:numPr>
        <w:spacing w:line="360" w:lineRule="auto"/>
        <w:ind w:left="1134" w:right="0" w:hanging="567"/>
        <w:rPr>
          <w:rFonts w:ascii="Arial" w:hAnsi="Arial" w:cs="Arial"/>
          <w:szCs w:val="22"/>
        </w:rPr>
      </w:pPr>
      <w:r>
        <w:rPr>
          <w:rFonts w:ascii="Arial" w:hAnsi="Arial" w:cs="Arial"/>
          <w:szCs w:val="22"/>
        </w:rPr>
        <w:t>išskirti darbus (įskaitant ir darbus kitose susijusiose transformatorių pastotėse (toliau - TP), kurie atliekami be įtampos atjungimo, su įtampos atjungimu nurodant atjungimų apimtis ir trukmes;</w:t>
      </w:r>
    </w:p>
    <w:p w14:paraId="4119FCDA" w14:textId="77777777" w:rsidR="00EE448D" w:rsidRDefault="0041629E">
      <w:pPr>
        <w:pStyle w:val="Stilius2"/>
        <w:numPr>
          <w:ilvl w:val="2"/>
          <w:numId w:val="34"/>
        </w:numPr>
        <w:spacing w:line="360" w:lineRule="auto"/>
        <w:ind w:left="1134" w:right="0" w:hanging="567"/>
        <w:rPr>
          <w:rFonts w:ascii="Arial" w:hAnsi="Arial" w:cs="Arial"/>
          <w:szCs w:val="22"/>
        </w:rPr>
      </w:pPr>
      <w:r>
        <w:rPr>
          <w:rFonts w:ascii="Arial" w:hAnsi="Arial" w:cs="Arial"/>
          <w:szCs w:val="22"/>
        </w:rPr>
        <w:t>įvertinti atjungimų poreikius dėl naujų įrenginių statybos ir prijungimo prie perdavimo tinklo ir su tuo susijusius pakeitimus kitose TP, taip pat poreikius dėl testavimo darbų su dispečerinio valdymo sistema;</w:t>
      </w:r>
    </w:p>
    <w:p w14:paraId="4119FCDB" w14:textId="77777777" w:rsidR="00EE448D" w:rsidRDefault="0041629E">
      <w:pPr>
        <w:pStyle w:val="Stilius2"/>
        <w:numPr>
          <w:ilvl w:val="2"/>
          <w:numId w:val="34"/>
        </w:numPr>
        <w:spacing w:line="360" w:lineRule="auto"/>
        <w:ind w:left="1134" w:right="0" w:hanging="567"/>
        <w:rPr>
          <w:rFonts w:ascii="Arial" w:hAnsi="Arial" w:cs="Arial"/>
          <w:szCs w:val="22"/>
        </w:rPr>
      </w:pPr>
      <w:r>
        <w:rPr>
          <w:rFonts w:ascii="Arial" w:hAnsi="Arial" w:cs="Arial"/>
          <w:szCs w:val="22"/>
        </w:rPr>
        <w:t>RAA nuostatų keitimui esamuose įrenginiuose, maksimalus galimas vieno prijunginio atjungimas yra iki 3 k.d.;</w:t>
      </w:r>
    </w:p>
    <w:p w14:paraId="4119FCDC" w14:textId="77777777" w:rsidR="00EE448D" w:rsidRDefault="0041629E">
      <w:pPr>
        <w:pStyle w:val="Stilius2"/>
        <w:numPr>
          <w:ilvl w:val="2"/>
          <w:numId w:val="34"/>
        </w:numPr>
        <w:spacing w:line="360" w:lineRule="auto"/>
        <w:ind w:left="1134" w:right="0" w:hanging="567"/>
        <w:rPr>
          <w:rFonts w:ascii="Arial" w:hAnsi="Arial" w:cs="Arial"/>
          <w:szCs w:val="22"/>
        </w:rPr>
      </w:pPr>
      <w:r>
        <w:rPr>
          <w:rFonts w:ascii="Arial" w:hAnsi="Arial" w:cs="Arial"/>
          <w:szCs w:val="22"/>
        </w:rPr>
        <w:t>330 kV dalyje esančių filtrų Z1, Z2 ir Z3 demontavimo darbai turi būti vykdomi be Alytaus ŠK-301 atjungimo;</w:t>
      </w:r>
    </w:p>
    <w:p w14:paraId="4119FCDD" w14:textId="77777777" w:rsidR="00EE448D" w:rsidRDefault="0041629E">
      <w:pPr>
        <w:pStyle w:val="Stilius2"/>
        <w:numPr>
          <w:ilvl w:val="2"/>
          <w:numId w:val="34"/>
        </w:numPr>
        <w:spacing w:line="360" w:lineRule="auto"/>
        <w:ind w:left="1134" w:right="0" w:hanging="567"/>
        <w:rPr>
          <w:rFonts w:ascii="Arial" w:hAnsi="Arial" w:cs="Arial"/>
          <w:szCs w:val="22"/>
        </w:rPr>
      </w:pPr>
      <w:r>
        <w:rPr>
          <w:rFonts w:ascii="Arial" w:hAnsi="Arial" w:cs="Arial"/>
          <w:szCs w:val="22"/>
        </w:rPr>
        <w:t>400 kV dalyje esančių filtrų Z1, Z2 ir Z3 demontavimo darbai turi būti vykdomi be ilgalaikio Alytaus TP 400 kV DJ K-401 ir L-Elk1/K-401 atjungimo, tam numatant jungčių išskyrimą 400 kV šyniniame portale. Šių darbų atlikimui maksimalus galimas Alytaus TP 400 kV DJ K-401 ir L-Elk1/K-401 atjungimas negali būti ilgesnis kaip 1 k.d.</w:t>
      </w:r>
    </w:p>
    <w:p w14:paraId="4119FCDE" w14:textId="77777777" w:rsidR="00EE448D" w:rsidRDefault="0041629E">
      <w:pPr>
        <w:pStyle w:val="Stilius2"/>
        <w:numPr>
          <w:ilvl w:val="2"/>
          <w:numId w:val="34"/>
        </w:numPr>
        <w:spacing w:line="360" w:lineRule="auto"/>
        <w:ind w:left="1134" w:right="0" w:hanging="567"/>
        <w:rPr>
          <w:rFonts w:ascii="Arial" w:hAnsi="Arial" w:cs="Arial"/>
          <w:szCs w:val="22"/>
        </w:rPr>
      </w:pPr>
      <w:r>
        <w:rPr>
          <w:rFonts w:ascii="Arial" w:hAnsi="Arial" w:cs="Arial"/>
          <w:szCs w:val="22"/>
        </w:rPr>
        <w:t xml:space="preserve">Alytaus TP naujų įrenginių vietos turi būti parinktos taip, kad jų statybos montavimo laikotarpiui nebūtų reikalingi veikiančių perdavimo tinklo dalies įrenginių atjungimai t.y. naujų įrenginių statybos, montavimo, ir derinimo darbai turi vykti be veikiančių elektros įrenginių atjungimų. Esamų Alytaus TP 330 kV dalies ŠK-301 ir esamų Alytaus TP 400 kV </w:t>
      </w:r>
      <w:r>
        <w:rPr>
          <w:rFonts w:ascii="Arial" w:hAnsi="Arial" w:cs="Arial"/>
          <w:szCs w:val="22"/>
        </w:rPr>
        <w:lastRenderedPageBreak/>
        <w:t>dalies DJ K-401 ir L-Elk1/K-401 atjungimas galimas tik naujų įrenginių prijungimo, markiruočių keitimo, operatyvinių pavadinimų keitimo ir galutinio RAA bandymo ir derinimo darbams atlikti. Maksimalus galimas Alytaus TP 330 kV dalies ŠK-301 ir esamų Alytaus TP 400 kV dalies DJ K-401 ir L-Elk1/K-401 atjungimas negali būti ilgesnis kaip 19 k.d.</w:t>
      </w:r>
    </w:p>
    <w:p w14:paraId="4119FCDF" w14:textId="77777777" w:rsidR="00EE448D" w:rsidRDefault="0041629E">
      <w:pPr>
        <w:pStyle w:val="Stilius2"/>
        <w:numPr>
          <w:ilvl w:val="2"/>
          <w:numId w:val="34"/>
        </w:numPr>
        <w:spacing w:line="360" w:lineRule="auto"/>
        <w:ind w:left="1134" w:right="0" w:hanging="567"/>
        <w:rPr>
          <w:rFonts w:ascii="Arial" w:hAnsi="Arial" w:cs="Arial"/>
          <w:szCs w:val="22"/>
        </w:rPr>
      </w:pPr>
      <w:r>
        <w:rPr>
          <w:rFonts w:ascii="Arial" w:hAnsi="Arial" w:cs="Arial"/>
          <w:szCs w:val="22"/>
        </w:rPr>
        <w:t xml:space="preserve">Esamų Alytaus TP 400 kV dalies DJ L-Elk1 ir L-Elk1/K-401 atjungimas (400kV EPL Alytus-Elk Bis 1 atjungimas) negali būti ilgesnis kaip 7 k.d. per visą sutarties laikotarpį. Projektuojant ir planuojant darbų atlikimą įvertinti darbą keliomis pamainomis. Darbus su esamų Alytaus TP 400 kV dalies DJ L-Elk1 ir L-Elk1/K-401 atjungimu (400kV EPL Alytus-Elk Bis 1 atjungimas) suprojektuoti, taip kad šių darbų atlikimą </w:t>
      </w:r>
      <w:r>
        <w:rPr>
          <w:rFonts w:ascii="Arial" w:hAnsi="Arial" w:cs="Arial"/>
          <w:color w:val="000000"/>
          <w:szCs w:val="22"/>
        </w:rPr>
        <w:t xml:space="preserve">PSO galėtų perplanuoti visu rangos darbų atlikimo metu iš anksto suderinęs su rangovu, </w:t>
      </w:r>
      <w:r>
        <w:rPr>
          <w:rFonts w:ascii="Arial" w:hAnsi="Arial" w:cs="Arial"/>
          <w:szCs w:val="22"/>
        </w:rPr>
        <w:t>atsižvelgiant į situaciją elektros perdavimo tinkle.</w:t>
      </w:r>
    </w:p>
    <w:p w14:paraId="4119FCE0" w14:textId="77777777" w:rsidR="00EE448D" w:rsidRDefault="0041629E">
      <w:pPr>
        <w:pStyle w:val="Stilius2"/>
        <w:numPr>
          <w:ilvl w:val="2"/>
          <w:numId w:val="34"/>
        </w:numPr>
        <w:spacing w:line="360" w:lineRule="auto"/>
        <w:ind w:left="1134" w:right="0" w:hanging="567"/>
        <w:rPr>
          <w:rFonts w:ascii="Arial" w:hAnsi="Arial" w:cs="Arial"/>
          <w:szCs w:val="22"/>
        </w:rPr>
      </w:pPr>
      <w:r>
        <w:rPr>
          <w:rFonts w:ascii="Arial" w:hAnsi="Arial" w:cs="Arial"/>
          <w:szCs w:val="22"/>
        </w:rPr>
        <w:t xml:space="preserve">Esamų Alytaus TP 330 kV dalies DJ L1-367/K-301 ir L2-367 atjungimas (330kV EPL Alytus-Kruonio HAE LN367 atjungimas) negali būti ilgesnis kaip 12 k.d. per visą sutarties laikotarpį. Projektuojant ir planuojant darbų atlikimą įvertinti darbą keliomis pamainomis. Darbus su esamų Alytaus TP 330 kV dalies DJ L1-367/K-301 ir L2-367 atjungimas (330kV EPL Alytus-Kruonio HAE LN367 atjungimas) suprojektuoti, taip kad šių darbų atlikimą </w:t>
      </w:r>
      <w:r>
        <w:rPr>
          <w:rFonts w:ascii="Arial" w:hAnsi="Arial" w:cs="Arial"/>
          <w:color w:val="000000"/>
          <w:szCs w:val="22"/>
        </w:rPr>
        <w:t xml:space="preserve">PSO galėtų perplanuoti visu rangos darbų atlikimo metu iš anksto suderinęs su rangovu, </w:t>
      </w:r>
      <w:r>
        <w:rPr>
          <w:rFonts w:ascii="Arial" w:hAnsi="Arial" w:cs="Arial"/>
          <w:szCs w:val="22"/>
        </w:rPr>
        <w:t>atsižvelgiant į situaciją elektros perdavimo tinkle.</w:t>
      </w:r>
    </w:p>
    <w:p w14:paraId="4119FCE1" w14:textId="77777777" w:rsidR="00EE448D" w:rsidRDefault="0041629E">
      <w:pPr>
        <w:pStyle w:val="Stilius2"/>
        <w:numPr>
          <w:ilvl w:val="1"/>
          <w:numId w:val="34"/>
        </w:numPr>
        <w:spacing w:line="360" w:lineRule="auto"/>
        <w:ind w:left="851" w:right="0" w:hanging="567"/>
        <w:rPr>
          <w:rFonts w:ascii="Arial" w:hAnsi="Arial" w:cs="Arial"/>
          <w:b/>
          <w:bCs/>
          <w:szCs w:val="22"/>
        </w:rPr>
      </w:pPr>
      <w:bookmarkStart w:id="7" w:name="_Hlk216098663"/>
      <w:r>
        <w:rPr>
          <w:rFonts w:ascii="Arial" w:hAnsi="Arial" w:cs="Arial"/>
          <w:szCs w:val="22"/>
        </w:rPr>
        <w:t>PP ir TDP nurodyti, jog rangovas atsakingas už objekto rekonstrukcijos darbų-atjungimo grafiko parengimą bei suderinimą su PSO. Detalus rekonstrukcijos darbų-atjungimo grafikas turi būti pateiktas suderinimui ne vėliau kaip 90 k. d. iki rangos darbų pradžios objekte. Darbų-atjungimų grafiką rangovas turi atnaujinti ir iš naujo atlikti visus suderinimus pasikeitus darbų eigai ir/arba jų atlikimo terminams daugiau nei per 1 mėn. Tipinė darbų-atjungimų grafiko forma: „Rekonstrukcijos darbų-atjungimų grafiko forma“ (</w:t>
      </w:r>
      <w:r>
        <w:rPr>
          <w:rFonts w:ascii="Arial" w:hAnsi="Arial" w:cs="Arial"/>
          <w:b/>
          <w:bCs/>
          <w:szCs w:val="22"/>
        </w:rPr>
        <w:t>7 Priedas</w:t>
      </w:r>
      <w:r>
        <w:rPr>
          <w:rFonts w:ascii="Arial" w:hAnsi="Arial" w:cs="Arial"/>
          <w:szCs w:val="22"/>
        </w:rPr>
        <w:t>).</w:t>
      </w:r>
    </w:p>
    <w:p w14:paraId="4119FCE2"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PP ir TDP nurodyti, jog rangovas privalo pateikti PSO atjungimų poreikius kitiems kalendoriniams metams tokia apimtimi ir terminais, kaip nusako Dispečerinio elektros energetikos sistemos valdymo nuostatai bei PSO vidaus tvarkos (400-330 kV dalies įrenginiams - iki einamųjų metų rugpjūčio 1 d. kitiems metams, 110 kV dalies įrenginiams – iki einamųjų metų spalio 30 d. kitiems metams).</w:t>
      </w:r>
    </w:p>
    <w:p w14:paraId="4119FCE3"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PP ir TDP nurodyti, jog rangovas, nepriklausomai nuo to, ar yra suderintas objekto rekonstrukcijos darbų-atjungimų grafikas (žr. p. 1.22) privalo pateikti PSO atjungimų poreikius kitam kalendoriniam mėnesiui tokia apimtimi ir terminais, kaip nusako Dispečerinio elektros energetikos sistemos valdymo nuostatai bei PSO vidaus tvarkos (400-330 kV dalies įrenginiams - iki einamojo mėnesio 1-os dienos kitam mėnesiui, 110 kV dalies įrenginiams – iki einamojo mėnesio 10-os dienos kitam mėnesiui).</w:t>
      </w:r>
    </w:p>
    <w:p w14:paraId="4119FCE4"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 xml:space="preserve">PP ir TDP nurodyti jog bet koks neplaninio atjungimo (t. y. atjungimai, neatitinkantys patvirtinto rekonstrukcijos darbų-atjungimų grafiko datų, arba atjungimai, kurie nebuvo numatyti rekonstrukcijos darbų-atjungimų grafike, arba rangovas nebuvo pateikęs PSO </w:t>
      </w:r>
      <w:r>
        <w:rPr>
          <w:rFonts w:ascii="Arial" w:hAnsi="Arial" w:cs="Arial"/>
          <w:szCs w:val="22"/>
        </w:rPr>
        <w:lastRenderedPageBreak/>
        <w:t>informacijos pagal šio skyriaus 1.23 ir 1.24 punktų reikalavimus), PSO laiko nesuderinimas ar elektros įrenginių atjungimo nesuteikimas prašomu laiku, negali ir nebus laikomas projekto vykdymo trikdžiu dėl PSO kaltės. Tokie neplaniniai atjungimai neturės prioriteto vykdant kitus PSO metiniame ir mėnesiniame grafike numatytus darbus.</w:t>
      </w:r>
    </w:p>
    <w:p w14:paraId="4119FCE5"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PP ir TDP numatyti PSO atstovų bei operatyvinio personalo, atliekančio objekte PSO priklausančios įrangos dalies operatyvinio valdymo paslaugas, dalyvavimo suorganizavimą mokymuose. Mokymai atliekami objekte ir darant video, jų sesijų kiekis ir datos nustatomos derinant darbų-atjungimų grafiką.</w:t>
      </w:r>
    </w:p>
    <w:p w14:paraId="4119FCE6"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PP ir TDP nurodyti, kad rekonstruotų ar naujai sumontuotų įrenginių įjungimas galimas tik pagal patvirtintą vienkartinę įjungimo programą, dalyvaujant rangovo bei PSO RAA atstovams ir tik darbo dienomis bei darbo valandomis. Įjungimo programą rengia ir su PSO bei kitomis suinteresuotomis šalimis derina rangovas. Programos derinimą su PSO rangovas gali pradėti ne anksčiau kai bus PSO pateikta patvirtinta visa reikalinga dokumentacija (signalų sąrašai, operatyvinės priežiūros ir eksploatacijos instrukcijos, sujungimų schemos).</w:t>
      </w:r>
    </w:p>
    <w:p w14:paraId="4119FCE7"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Rangovas privalo Valstybinei teritorijų planavimo ir statybos inspekcijai prie Aplinkos ministerijos pranešti apie statybos pradžią.</w:t>
      </w:r>
    </w:p>
    <w:p w14:paraId="4119FCE8"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Rangovas gali pradėti statybos darbus, kai pateikti dokumentai apie statybos pradžią užregistruojami sistemoje „Infostatyba“.</w:t>
      </w:r>
    </w:p>
    <w:p w14:paraId="4119FCE9" w14:textId="77777777" w:rsidR="00EE448D" w:rsidRDefault="0041629E">
      <w:pPr>
        <w:pStyle w:val="ListParagraph"/>
        <w:numPr>
          <w:ilvl w:val="1"/>
          <w:numId w:val="34"/>
        </w:numPr>
        <w:spacing w:line="360" w:lineRule="auto"/>
        <w:ind w:left="851" w:hanging="567"/>
        <w:jc w:val="both"/>
        <w:rPr>
          <w:rFonts w:ascii="Arial" w:hAnsi="Arial" w:cs="Arial"/>
          <w:color w:val="000000"/>
          <w:sz w:val="22"/>
          <w:szCs w:val="22"/>
          <w:lang w:val="lt-LT" w:eastAsia="lt-LT"/>
        </w:rPr>
      </w:pPr>
      <w:r>
        <w:rPr>
          <w:rFonts w:ascii="Arial" w:hAnsi="Arial" w:cs="Arial"/>
          <w:color w:val="000000"/>
          <w:sz w:val="22"/>
          <w:szCs w:val="22"/>
          <w:lang w:val="lt-LT" w:eastAsia="lt-LT"/>
        </w:rPr>
        <w:t>Jeigu vykdant statybos darbus dalyvaus daugiau negu vienas rangovas – paskirti vieną ar kelis saugos ir sveikatos koordinatorius ir užtikrinti, kad būtų vykdomos jų pareigos.</w:t>
      </w:r>
    </w:p>
    <w:p w14:paraId="4119FCEA"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color w:val="000000"/>
          <w:szCs w:val="22"/>
          <w:lang w:eastAsia="lt-LT"/>
        </w:rPr>
        <w:t>Teisės aktų nustatyta tvarka organizuoti statybos užbaigimo procedūras ir gauti visus statybos užbaigimą liudijančius dokumentus, įskaitant, bet neapsiribojant deklaracijomis, tuo tikslu PSO vardu teikti prašymus / pareiškimus, pateikti informaciją / reikiamus dokumentus tiesiogiai kompetentingoms valstybės / savivaldos institucijoms ir / arba per Lietuvos Respublikos statybos leidimų ir statybos valstybinės priežiūros informacinę sistemą „Infostatyba“, atlikti visus kitus šiam tikslui pasiekti reikalingus veiksmus.</w:t>
      </w:r>
      <w:bookmarkEnd w:id="7"/>
    </w:p>
    <w:p w14:paraId="4119FCEB"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 xml:space="preserve">Vykdant projektavimo ir statybos darbus vadovautis PSO minimaliais informacijos saugos reikalavimais projektavimui ir diegimui </w:t>
      </w:r>
      <w:r>
        <w:rPr>
          <w:rFonts w:ascii="Arial" w:hAnsi="Arial" w:cs="Arial"/>
          <w:b/>
          <w:bCs/>
          <w:szCs w:val="22"/>
        </w:rPr>
        <w:t>(8 Priedas</w:t>
      </w:r>
      <w:r>
        <w:rPr>
          <w:rFonts w:ascii="Arial" w:hAnsi="Arial" w:cs="Arial"/>
          <w:szCs w:val="22"/>
        </w:rPr>
        <w:t>) ir minimaliais informacijos saugos reikalavimais paslaugų tiekimui (</w:t>
      </w:r>
      <w:r>
        <w:rPr>
          <w:rFonts w:ascii="Arial" w:hAnsi="Arial" w:cs="Arial"/>
          <w:b/>
          <w:bCs/>
          <w:szCs w:val="22"/>
        </w:rPr>
        <w:t>9 Priedas</w:t>
      </w:r>
      <w:r>
        <w:rPr>
          <w:rFonts w:ascii="Arial" w:hAnsi="Arial" w:cs="Arial"/>
          <w:szCs w:val="22"/>
        </w:rPr>
        <w:t>).</w:t>
      </w:r>
    </w:p>
    <w:p w14:paraId="4119FCEC"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 xml:space="preserve">TU nurodyti priedai su prierašu „KONFIDENCIALU“ (pvz., esamų filtrų aikštelių įžeminimo projektiniai sprendiniai ir kt.) - yra konfidencialūs ir bus pateikiami tik </w:t>
      </w:r>
      <w:r>
        <w:rPr>
          <w:rFonts w:ascii="Arial" w:hAnsi="Arial" w:cs="Arial"/>
          <w:b/>
          <w:bCs/>
          <w:szCs w:val="22"/>
        </w:rPr>
        <w:t>potencialiems rangovams,</w:t>
      </w:r>
      <w:r>
        <w:rPr>
          <w:rFonts w:ascii="Arial" w:hAnsi="Arial" w:cs="Arial"/>
          <w:szCs w:val="22"/>
        </w:rPr>
        <w:t xml:space="preserve"> pasirašiusiems „Konfidencialumo įsipareigojimą“ (</w:t>
      </w:r>
      <w:r>
        <w:rPr>
          <w:rFonts w:ascii="Arial" w:hAnsi="Arial" w:cs="Arial"/>
          <w:b/>
          <w:bCs/>
          <w:szCs w:val="22"/>
        </w:rPr>
        <w:t>10 Priedas).</w:t>
      </w:r>
    </w:p>
    <w:p w14:paraId="4119FCED"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t>TU nurodytiems standartams gali būti taikomi lygiaverčiai standartai, užtikrinantys tą patį atitikties lygį.</w:t>
      </w:r>
    </w:p>
    <w:p w14:paraId="4119FCEE"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lang w:val="pt-PT"/>
        </w:rPr>
        <w:t>Parengtas ir suderintas TDP PSO turi būti pateiktas su projekto vadovo parašu. Kiekvienos TDP dalies lapai turi būti sunumeruoti eilės tvarka, kiekvienoje TDP dalyje turi būti jos turinys ir dokumentų sudėties žiniaraštis. Aprašomojoje dalyje pateikta informacija turi atitikti brėžiniuose pavaizduotus sprendinius ir atvirkščiai.</w:t>
      </w:r>
    </w:p>
    <w:p w14:paraId="4119FCEF"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s="Arial"/>
          <w:szCs w:val="22"/>
        </w:rPr>
        <w:lastRenderedPageBreak/>
        <w:t>Galutinės PP ir TDP versijos, be Projekto vadovo pasirašytų, kartu pateikiamos ir nuasmenintos (be konkrečius fizinius asmenis galinčių identifikuoti požymių).</w:t>
      </w:r>
    </w:p>
    <w:p w14:paraId="4119FCF0" w14:textId="77777777" w:rsidR="00EE448D" w:rsidRDefault="0041629E">
      <w:pPr>
        <w:pStyle w:val="Stilius2"/>
        <w:numPr>
          <w:ilvl w:val="1"/>
          <w:numId w:val="34"/>
        </w:numPr>
        <w:spacing w:line="360" w:lineRule="auto"/>
        <w:ind w:left="851" w:hanging="567"/>
        <w:rPr>
          <w:rFonts w:ascii="Arial" w:hAnsi="Arial" w:cs="Arial"/>
          <w:szCs w:val="22"/>
        </w:rPr>
      </w:pPr>
      <w:r>
        <w:rPr>
          <w:rFonts w:ascii="Arial" w:hAnsi="Arial" w:cs="Arial"/>
          <w:szCs w:val="22"/>
        </w:rPr>
        <w:t>AT-44 atvežimui į LitPol Link skirstyklos teritoriją atlikti kelio (-ių) (žvyro dangos konstrukcijos stiprinimo) paprastuosius remonto darbus:</w:t>
      </w:r>
    </w:p>
    <w:p w14:paraId="4119FCF1" w14:textId="77777777" w:rsidR="00EE448D" w:rsidRDefault="0041629E">
      <w:pPr>
        <w:pStyle w:val="ListParagraph"/>
        <w:numPr>
          <w:ilvl w:val="2"/>
          <w:numId w:val="34"/>
        </w:numPr>
        <w:spacing w:line="360" w:lineRule="auto"/>
        <w:jc w:val="both"/>
        <w:rPr>
          <w:rFonts w:ascii="Arial" w:hAnsi="Arial" w:cs="Arial"/>
          <w:color w:val="000000"/>
          <w:sz w:val="22"/>
          <w:szCs w:val="22"/>
          <w:lang w:val="lt-LT" w:eastAsia="lt-LT"/>
        </w:rPr>
      </w:pPr>
      <w:r>
        <w:rPr>
          <w:rFonts w:ascii="Arial" w:hAnsi="Arial" w:cs="Arial"/>
          <w:color w:val="000000"/>
          <w:sz w:val="22"/>
          <w:szCs w:val="22"/>
          <w:lang w:val="lt-LT" w:eastAsia="lt-LT"/>
        </w:rPr>
        <w:t xml:space="preserve">Vadovaujantis Statybos įstatymu, STR 2.06.04:2014 „Gatvės ir vietinės reikšmės keliai. Bendrieji reikalavimai“, STR1.04.04:2017 „Statinio projektavimas, projekto ekspertizė“, STR 1.01.03:2017 „Statinių ir patalpų klasifikavimas“, Automobilių kelių standartizuotų dangų konstrukcijų projektavimo taisyklėmis, Automobilių kelių dangos konstrukcijos asfalto sluoksnių įrengimo taisykles ĮT ASFALTAS 25 </w:t>
      </w:r>
      <w:r>
        <w:rPr>
          <w:rFonts w:ascii="Arial" w:hAnsi="Arial" w:cs="Arial"/>
          <w:b/>
          <w:bCs/>
          <w:color w:val="000000"/>
          <w:sz w:val="22"/>
          <w:szCs w:val="22"/>
          <w:lang w:val="lt-LT" w:eastAsia="lt-LT"/>
        </w:rPr>
        <w:t xml:space="preserve">paruošti atskirą paprastojo remonto aprašą </w:t>
      </w:r>
      <w:r>
        <w:rPr>
          <w:rFonts w:ascii="Arial" w:hAnsi="Arial" w:cs="Arial"/>
          <w:color w:val="000000"/>
          <w:sz w:val="22"/>
          <w:szCs w:val="22"/>
          <w:lang w:val="lt-LT" w:eastAsia="lt-LT"/>
        </w:rPr>
        <w:t xml:space="preserve">(toliau – Aprašas), kuriame numatyti remontuojamus kelius: </w:t>
      </w:r>
    </w:p>
    <w:p w14:paraId="4119FCF2" w14:textId="77777777" w:rsidR="00EE448D" w:rsidRDefault="0041629E">
      <w:pPr>
        <w:pStyle w:val="Stilius2"/>
        <w:numPr>
          <w:ilvl w:val="3"/>
          <w:numId w:val="34"/>
        </w:numPr>
        <w:spacing w:line="360" w:lineRule="auto"/>
        <w:rPr>
          <w:rFonts w:ascii="Arial" w:hAnsi="Arial" w:cs="Arial"/>
          <w:color w:val="000000"/>
          <w:szCs w:val="22"/>
          <w:lang w:eastAsia="lt-LT"/>
        </w:rPr>
      </w:pPr>
      <w:r>
        <w:rPr>
          <w:rFonts w:ascii="Arial" w:hAnsi="Arial" w:cs="Arial"/>
          <w:color w:val="000000"/>
          <w:szCs w:val="22"/>
          <w:lang w:eastAsia="lt-LT"/>
        </w:rPr>
        <w:t>Kelias Nr. AL1413 Butrimiškiai – Miklusėnai (žvyro ruožas nuo Pk 4+40 iki Pk12+43) (kelio ilgis – 803 m; dangos konstrukcija nurodyta 3 pav.);</w:t>
      </w:r>
    </w:p>
    <w:p w14:paraId="4119FCF3" w14:textId="77777777" w:rsidR="00EE448D" w:rsidRDefault="0041629E">
      <w:pPr>
        <w:pStyle w:val="Stilius2"/>
        <w:numPr>
          <w:ilvl w:val="3"/>
          <w:numId w:val="34"/>
        </w:numPr>
        <w:spacing w:line="360" w:lineRule="auto"/>
        <w:rPr>
          <w:rFonts w:ascii="Arial" w:hAnsi="Arial" w:cs="Arial"/>
          <w:color w:val="000000"/>
          <w:szCs w:val="22"/>
          <w:lang w:eastAsia="lt-LT"/>
        </w:rPr>
      </w:pPr>
      <w:r>
        <w:rPr>
          <w:rFonts w:ascii="Arial" w:hAnsi="Arial" w:cs="Arial"/>
          <w:color w:val="000000"/>
          <w:szCs w:val="22"/>
          <w:lang w:eastAsia="lt-LT"/>
        </w:rPr>
        <w:t>Kelias Nr. AL1415 Privažiuojamasis kelias prie Sabališkių pedologinio draustinio nuo kelio AL1413 Butrimiškiai – Miklusėnai (žvyro ruožas nuo Pk 12+43 iki Pk13+84) (kelio ilgis – 141 m; dangos konstrukcija nurodyta 3 pav.);</w:t>
      </w:r>
    </w:p>
    <w:p w14:paraId="4119FCF4" w14:textId="77777777" w:rsidR="00EE448D" w:rsidRDefault="0041629E">
      <w:pPr>
        <w:pStyle w:val="Stilius2"/>
        <w:numPr>
          <w:ilvl w:val="3"/>
          <w:numId w:val="34"/>
        </w:numPr>
        <w:spacing w:line="360" w:lineRule="auto"/>
        <w:rPr>
          <w:rFonts w:ascii="Arial" w:hAnsi="Arial" w:cs="Arial"/>
          <w:color w:val="000000"/>
          <w:szCs w:val="22"/>
          <w:lang w:eastAsia="lt-LT"/>
        </w:rPr>
      </w:pPr>
      <w:r>
        <w:rPr>
          <w:rFonts w:ascii="Arial" w:hAnsi="Arial" w:cs="Arial"/>
          <w:color w:val="000000"/>
          <w:szCs w:val="22"/>
          <w:lang w:eastAsia="lt-LT"/>
        </w:rPr>
        <w:t>Privažiavimo kelias link LITGRID transformatorių pastotės (žvyro ruožas nuo Pk13+48 iki Pk 15+19) (kelio ilgis – 171 m; dangos konstrukcija nurodyta 3 pav.);</w:t>
      </w:r>
    </w:p>
    <w:p w14:paraId="4119FCF5" w14:textId="77777777" w:rsidR="00EE448D" w:rsidRDefault="0041629E">
      <w:pPr>
        <w:pStyle w:val="Stilius2"/>
        <w:numPr>
          <w:ilvl w:val="2"/>
          <w:numId w:val="34"/>
        </w:numPr>
        <w:spacing w:line="360" w:lineRule="auto"/>
        <w:rPr>
          <w:rFonts w:ascii="Arial" w:hAnsi="Arial" w:cs="Arial"/>
          <w:color w:val="000000"/>
          <w:szCs w:val="22"/>
          <w:lang w:eastAsia="lt-LT"/>
        </w:rPr>
      </w:pPr>
      <w:r>
        <w:rPr>
          <w:rFonts w:ascii="Arial" w:hAnsi="Arial" w:cs="Arial"/>
          <w:szCs w:val="22"/>
        </w:rPr>
        <w:t xml:space="preserve">Projektuotojas turi atlikti visus veiksmus, susijusius su Aprašo parengimu, įskaitant, bet neapsiribojant, Aprašo suderinimą su </w:t>
      </w:r>
      <w:r>
        <w:rPr>
          <w:rFonts w:ascii="Arial" w:hAnsi="Arial" w:cs="Arial"/>
          <w:b/>
          <w:bCs/>
          <w:szCs w:val="22"/>
        </w:rPr>
        <w:t>Alytaus r. sav.</w:t>
      </w:r>
      <w:r>
        <w:rPr>
          <w:rFonts w:ascii="Arial" w:hAnsi="Arial" w:cs="Arial"/>
          <w:szCs w:val="22"/>
        </w:rPr>
        <w:t>, prireikus atlikti Aprašo korekcijas;</w:t>
      </w:r>
    </w:p>
    <w:p w14:paraId="4119FCF6" w14:textId="77777777" w:rsidR="00EE448D" w:rsidRDefault="0041629E">
      <w:pPr>
        <w:pStyle w:val="Stilius2"/>
        <w:numPr>
          <w:ilvl w:val="2"/>
          <w:numId w:val="34"/>
        </w:numPr>
        <w:spacing w:line="360" w:lineRule="auto"/>
        <w:rPr>
          <w:rFonts w:ascii="Arial" w:hAnsi="Arial" w:cs="Arial"/>
          <w:color w:val="000000"/>
          <w:szCs w:val="22"/>
          <w:lang w:eastAsia="lt-LT"/>
        </w:rPr>
      </w:pPr>
      <w:r>
        <w:rPr>
          <w:rFonts w:ascii="Arial" w:hAnsi="Arial" w:cs="Arial"/>
          <w:color w:val="000000"/>
          <w:szCs w:val="22"/>
          <w:lang w:eastAsia="lt-LT"/>
        </w:rPr>
        <w:t>Remontui naudoti sertifikuotus gaminius ir medžiagas;</w:t>
      </w:r>
    </w:p>
    <w:p w14:paraId="4119FCF7" w14:textId="77777777" w:rsidR="00EE448D" w:rsidRDefault="0041629E">
      <w:pPr>
        <w:pStyle w:val="Stilius2"/>
        <w:numPr>
          <w:ilvl w:val="2"/>
          <w:numId w:val="34"/>
        </w:numPr>
        <w:spacing w:line="360" w:lineRule="auto"/>
        <w:rPr>
          <w:rFonts w:ascii="Arial" w:hAnsi="Arial" w:cs="Arial"/>
          <w:szCs w:val="22"/>
        </w:rPr>
      </w:pPr>
      <w:r>
        <w:rPr>
          <w:rFonts w:ascii="Arial" w:hAnsi="Arial" w:cs="Arial"/>
          <w:color w:val="000000"/>
          <w:szCs w:val="22"/>
          <w:lang w:eastAsia="lt-LT"/>
        </w:rPr>
        <w:t>Remonto darbus atlikti vadovaujantis Aprašu ir atitinkamų normatyvinių dokumentų reikalavimais;</w:t>
      </w:r>
    </w:p>
    <w:p w14:paraId="4119FCF8" w14:textId="77777777" w:rsidR="00EE448D" w:rsidRDefault="0041629E">
      <w:pPr>
        <w:pStyle w:val="Stilius2"/>
        <w:numPr>
          <w:ilvl w:val="2"/>
          <w:numId w:val="34"/>
        </w:numPr>
        <w:spacing w:line="360" w:lineRule="auto"/>
        <w:rPr>
          <w:rFonts w:ascii="Arial" w:hAnsi="Arial" w:cs="Arial"/>
          <w:color w:val="000000"/>
          <w:szCs w:val="22"/>
          <w:lang w:eastAsia="lt-LT"/>
        </w:rPr>
      </w:pPr>
      <w:r>
        <w:rPr>
          <w:rFonts w:ascii="Arial" w:hAnsi="Arial" w:cs="Arial"/>
          <w:color w:val="000000"/>
          <w:szCs w:val="22"/>
          <w:lang w:eastAsia="lt-LT"/>
        </w:rPr>
        <w:t>Už darbų saugą objekte pilnai atsako Rangovas;</w:t>
      </w:r>
    </w:p>
    <w:p w14:paraId="4119FCF9" w14:textId="77777777" w:rsidR="00EE448D" w:rsidRDefault="0041629E">
      <w:pPr>
        <w:pStyle w:val="Stilius2"/>
        <w:numPr>
          <w:ilvl w:val="2"/>
          <w:numId w:val="34"/>
        </w:numPr>
        <w:spacing w:line="360" w:lineRule="auto"/>
        <w:rPr>
          <w:rFonts w:ascii="Arial" w:hAnsi="Arial" w:cs="Arial"/>
          <w:color w:val="000000"/>
          <w:szCs w:val="22"/>
          <w:lang w:eastAsia="lt-LT"/>
        </w:rPr>
      </w:pPr>
      <w:r>
        <w:rPr>
          <w:rFonts w:ascii="Arial" w:hAnsi="Arial" w:cs="Arial"/>
          <w:color w:val="000000"/>
          <w:szCs w:val="22"/>
          <w:lang w:eastAsia="lt-LT"/>
        </w:rPr>
        <w:t>Po atliktų kelių remonto darbų atnaujinti statinių kadastrinių matavimų bylas ir atlikti išankstinę patikrinimą NT registre;</w:t>
      </w:r>
    </w:p>
    <w:p w14:paraId="4119FCFA" w14:textId="77777777" w:rsidR="00EE448D" w:rsidRDefault="0041629E">
      <w:pPr>
        <w:pStyle w:val="Stilius2"/>
        <w:numPr>
          <w:ilvl w:val="2"/>
          <w:numId w:val="34"/>
        </w:numPr>
        <w:spacing w:line="360" w:lineRule="auto"/>
        <w:rPr>
          <w:rFonts w:ascii="Arial" w:hAnsi="Arial" w:cs="Arial"/>
          <w:color w:val="000000"/>
          <w:szCs w:val="22"/>
          <w:lang w:eastAsia="lt-LT"/>
        </w:rPr>
      </w:pPr>
      <w:r>
        <w:rPr>
          <w:rFonts w:ascii="Arial" w:hAnsi="Arial" w:cs="Arial"/>
          <w:color w:val="000000"/>
          <w:szCs w:val="22"/>
          <w:lang w:eastAsia="lt-LT"/>
        </w:rPr>
        <w:t>Po atliktų kelių remonto darbų parengti deklaracijas apie statybos darbų užbaigimą ir pateikti jas tvirtinti kompetentingoms institucijoms bei įregistruoti Lietuvos Respublikos statybos įstatymo nustatyta tvarka.</w:t>
      </w:r>
    </w:p>
    <w:p w14:paraId="4119FCFB" w14:textId="77777777" w:rsidR="00EE448D" w:rsidRDefault="00EE448D">
      <w:pPr>
        <w:pStyle w:val="Stilius2"/>
        <w:spacing w:line="360" w:lineRule="auto"/>
        <w:ind w:left="1224"/>
        <w:rPr>
          <w:rFonts w:ascii="Arial" w:hAnsi="Arial" w:cs="Arial"/>
          <w:color w:val="000000"/>
          <w:szCs w:val="22"/>
          <w:lang w:eastAsia="lt-LT"/>
        </w:rPr>
      </w:pPr>
    </w:p>
    <w:p w14:paraId="4119FCFC" w14:textId="77777777" w:rsidR="00EE448D" w:rsidRDefault="0041629E">
      <w:pPr>
        <w:pStyle w:val="Stilius2"/>
        <w:spacing w:line="360" w:lineRule="auto"/>
        <w:ind w:left="360"/>
        <w:jc w:val="center"/>
        <w:rPr>
          <w:rFonts w:ascii="Arial" w:hAnsi="Arial" w:cs="Arial"/>
          <w:szCs w:val="22"/>
        </w:rPr>
      </w:pPr>
      <w:r>
        <w:rPr>
          <w:rFonts w:ascii="Arial" w:hAnsi="Arial" w:cs="Arial"/>
          <w:noProof/>
          <w:szCs w:val="22"/>
        </w:rPr>
        <w:lastRenderedPageBreak/>
        <w:drawing>
          <wp:inline distT="0" distB="0" distL="0" distR="0" wp14:anchorId="411A004D" wp14:editId="411A004E">
            <wp:extent cx="4979963" cy="34518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9963" cy="3451867"/>
                    </a:xfrm>
                    <a:prstGeom prst="rect">
                      <a:avLst/>
                    </a:prstGeom>
                  </pic:spPr>
                </pic:pic>
              </a:graphicData>
            </a:graphic>
          </wp:inline>
        </w:drawing>
      </w:r>
    </w:p>
    <w:p w14:paraId="4119FCFD" w14:textId="77777777" w:rsidR="00EE448D" w:rsidRDefault="0041629E">
      <w:pPr>
        <w:pStyle w:val="Stilius2"/>
        <w:spacing w:line="360" w:lineRule="auto"/>
        <w:ind w:left="360"/>
        <w:jc w:val="center"/>
        <w:rPr>
          <w:rFonts w:ascii="Arial" w:hAnsi="Arial" w:cs="Arial"/>
          <w:szCs w:val="22"/>
        </w:rPr>
      </w:pPr>
      <w:r>
        <w:rPr>
          <w:rFonts w:ascii="Arial" w:hAnsi="Arial" w:cs="Arial"/>
          <w:szCs w:val="22"/>
        </w:rPr>
        <w:t>1 pav. Preliminarūs AT-44 matmenys ir svoriai</w:t>
      </w:r>
    </w:p>
    <w:p w14:paraId="4119FCFE" w14:textId="77777777" w:rsidR="00EE448D" w:rsidRDefault="00EE448D">
      <w:pPr>
        <w:pStyle w:val="Stilius2"/>
        <w:spacing w:line="360" w:lineRule="auto"/>
        <w:ind w:left="360"/>
        <w:jc w:val="center"/>
        <w:rPr>
          <w:rFonts w:ascii="Arial" w:hAnsi="Arial" w:cs="Arial"/>
          <w:szCs w:val="22"/>
        </w:rPr>
      </w:pPr>
    </w:p>
    <w:p w14:paraId="4119FCFF" w14:textId="77777777" w:rsidR="00EE448D" w:rsidRDefault="00EE448D">
      <w:pPr>
        <w:pStyle w:val="Stilius2"/>
        <w:spacing w:line="360" w:lineRule="auto"/>
        <w:ind w:left="360"/>
        <w:jc w:val="center"/>
        <w:rPr>
          <w:rFonts w:ascii="Arial" w:hAnsi="Arial" w:cs="Arial"/>
          <w:szCs w:val="22"/>
        </w:rPr>
      </w:pPr>
    </w:p>
    <w:p w14:paraId="4119FD00" w14:textId="77777777" w:rsidR="00EE448D" w:rsidRDefault="0041629E">
      <w:pPr>
        <w:pStyle w:val="Stilius2"/>
        <w:spacing w:line="360" w:lineRule="auto"/>
        <w:ind w:left="360"/>
        <w:jc w:val="center"/>
        <w:rPr>
          <w:rFonts w:ascii="Arial" w:hAnsi="Arial" w:cs="Arial"/>
          <w:szCs w:val="22"/>
        </w:rPr>
      </w:pPr>
      <w:r>
        <w:rPr>
          <w:rFonts w:ascii="Arial" w:hAnsi="Arial" w:cs="Arial"/>
          <w:noProof/>
          <w:szCs w:val="22"/>
        </w:rPr>
        <w:drawing>
          <wp:inline distT="0" distB="0" distL="0" distR="0" wp14:anchorId="411A004F" wp14:editId="411A0050">
            <wp:extent cx="5283472" cy="2540131"/>
            <wp:effectExtent l="0" t="0" r="0" b="0"/>
            <wp:docPr id="2" name="Picture 1" descr="An aerial view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5283472" cy="2540131"/>
                    </a:xfrm>
                    <a:prstGeom prst="rect">
                      <a:avLst/>
                    </a:prstGeom>
                  </pic:spPr>
                </pic:pic>
              </a:graphicData>
            </a:graphic>
          </wp:inline>
        </w:drawing>
      </w:r>
    </w:p>
    <w:p w14:paraId="4119FD01" w14:textId="77777777" w:rsidR="00EE448D" w:rsidRDefault="0041629E">
      <w:pPr>
        <w:pStyle w:val="Stilius2"/>
        <w:spacing w:line="360" w:lineRule="auto"/>
        <w:ind w:left="360"/>
        <w:jc w:val="center"/>
        <w:rPr>
          <w:rFonts w:ascii="Arial" w:hAnsi="Arial" w:cs="Arial"/>
          <w:szCs w:val="22"/>
        </w:rPr>
      </w:pPr>
      <w:r>
        <w:rPr>
          <w:rFonts w:ascii="Arial" w:hAnsi="Arial" w:cs="Arial"/>
          <w:szCs w:val="22"/>
        </w:rPr>
        <w:t>2 pav. Preliminari AT-44 pastatymo vieta</w:t>
      </w:r>
    </w:p>
    <w:p w14:paraId="4119FD02" w14:textId="77777777" w:rsidR="00EE448D" w:rsidRDefault="00EE448D">
      <w:pPr>
        <w:rPr>
          <w:rFonts w:ascii="Arial" w:hAnsi="Arial" w:cs="Arial"/>
          <w:lang w:val="lt-LT"/>
        </w:rPr>
      </w:pPr>
    </w:p>
    <w:p w14:paraId="4119FD03" w14:textId="77777777" w:rsidR="00EE448D" w:rsidRDefault="0041629E">
      <w:pPr>
        <w:rPr>
          <w:rFonts w:ascii="Arial" w:hAnsi="Arial" w:cs="Arial"/>
          <w:lang w:val="lt-LT"/>
        </w:rPr>
      </w:pPr>
      <w:r>
        <w:rPr>
          <w:rFonts w:ascii="Arial" w:hAnsi="Arial" w:cs="Arial"/>
          <w:noProof/>
          <w:lang w:val="lt-LT"/>
        </w:rPr>
        <w:lastRenderedPageBreak/>
        <w:drawing>
          <wp:inline distT="0" distB="0" distL="0" distR="0" wp14:anchorId="411A0051" wp14:editId="411A0052">
            <wp:extent cx="6210936" cy="2552065"/>
            <wp:effectExtent l="0" t="0" r="0" b="63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6210936" cy="2552065"/>
                    </a:xfrm>
                    <a:prstGeom prst="rect">
                      <a:avLst/>
                    </a:prstGeom>
                  </pic:spPr>
                </pic:pic>
              </a:graphicData>
            </a:graphic>
          </wp:inline>
        </w:drawing>
      </w:r>
    </w:p>
    <w:p w14:paraId="4119FD04" w14:textId="77777777" w:rsidR="00EE448D" w:rsidRDefault="0041629E">
      <w:pPr>
        <w:jc w:val="center"/>
        <w:rPr>
          <w:rFonts w:ascii="Arial" w:hAnsi="Arial" w:cs="Arial"/>
          <w:sz w:val="22"/>
          <w:szCs w:val="22"/>
          <w:lang w:val="lt-LT"/>
        </w:rPr>
      </w:pPr>
      <w:r>
        <w:rPr>
          <w:rFonts w:ascii="Arial" w:hAnsi="Arial" w:cs="Arial"/>
          <w:sz w:val="22"/>
          <w:szCs w:val="22"/>
          <w:lang w:val="lt-LT"/>
        </w:rPr>
        <w:t>3 pav. Kelio dangos konstrukcija</w:t>
      </w:r>
    </w:p>
    <w:p w14:paraId="4119FD05" w14:textId="77777777" w:rsidR="00EE448D" w:rsidRDefault="00EE448D">
      <w:pPr>
        <w:rPr>
          <w:rFonts w:ascii="Arial" w:hAnsi="Arial" w:cs="Arial"/>
          <w:b/>
          <w:bCs/>
          <w:lang w:val="lt-LT"/>
        </w:rPr>
      </w:pPr>
    </w:p>
    <w:p w14:paraId="4119FD06" w14:textId="77777777" w:rsidR="00EE448D" w:rsidRDefault="0041629E">
      <w:pPr>
        <w:pStyle w:val="Heading1"/>
        <w:numPr>
          <w:ilvl w:val="0"/>
          <w:numId w:val="34"/>
        </w:numPr>
        <w:spacing w:before="120" w:after="120"/>
        <w:rPr>
          <w:rFonts w:ascii="Arial" w:hAnsi="Arial" w:cs="Arial"/>
          <w:szCs w:val="22"/>
          <w:lang w:val="lt-LT"/>
        </w:rPr>
      </w:pPr>
      <w:bookmarkStart w:id="8" w:name="_Toc373828547"/>
      <w:bookmarkStart w:id="9" w:name="_Toc373840561"/>
      <w:bookmarkStart w:id="10" w:name="_Toc455492576"/>
      <w:bookmarkStart w:id="11" w:name="_Toc456176959"/>
      <w:bookmarkStart w:id="12" w:name="_Toc218509484"/>
      <w:bookmarkEnd w:id="4"/>
      <w:bookmarkEnd w:id="5"/>
      <w:bookmarkEnd w:id="8"/>
      <w:bookmarkEnd w:id="9"/>
      <w:r>
        <w:rPr>
          <w:rFonts w:ascii="Arial" w:hAnsi="Arial" w:cs="Arial"/>
          <w:szCs w:val="22"/>
          <w:lang w:val="lt-LT"/>
        </w:rPr>
        <w:t>KONSTRUKCIJŲ DALIS</w:t>
      </w:r>
      <w:bookmarkEnd w:id="10"/>
      <w:bookmarkEnd w:id="11"/>
      <w:bookmarkEnd w:id="12"/>
    </w:p>
    <w:p w14:paraId="4119FD07" w14:textId="77777777" w:rsidR="00EE448D" w:rsidRDefault="00EE448D">
      <w:pPr>
        <w:rPr>
          <w:lang w:val="lt-LT"/>
        </w:rPr>
      </w:pPr>
    </w:p>
    <w:p w14:paraId="4119FD08"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PP ir TDP numatyti esamų 400 kV filtrų aikštelių (Z1, Z2, Z3) (toliau – 400 kV filtrų aikštelės) įrenginių konstrukcijų, srovės transformatorių tarpinių gnybtynų spintų, pamatų ir aptvėrimo aikštelių su vartais išmontavimą ir utilizavimą, bei atlikti numatytus darbus. Esamų 400 kV filtrų aikštelių metalo konstrukcijų, pamatų ir aptvėrimų projektiniai sprendiniai pridedami: (I) KONFIDENCIALU 400 KV filtrų aikštelės metalo konstrukcijos_sk-3_5-lt (</w:t>
      </w:r>
      <w:r>
        <w:rPr>
          <w:rFonts w:ascii="Arial" w:hAnsi="Arial" w:cs="Arial"/>
          <w:b/>
          <w:color w:val="000000"/>
          <w:szCs w:val="22"/>
          <w:lang w:eastAsia="lt-LT"/>
        </w:rPr>
        <w:t>11 Priedas</w:t>
      </w:r>
      <w:r>
        <w:rPr>
          <w:rFonts w:ascii="Arial" w:hAnsi="Arial" w:cs="Arial"/>
          <w:color w:val="000000"/>
          <w:szCs w:val="22"/>
          <w:lang w:eastAsia="lt-LT"/>
        </w:rPr>
        <w:t>); (II) KONFIDENCIALU 400 kV skirstyklos ir filtrų aikštelės pamatai_sk-2_5 (</w:t>
      </w:r>
      <w:r>
        <w:rPr>
          <w:rFonts w:ascii="Arial" w:hAnsi="Arial" w:cs="Arial"/>
          <w:b/>
          <w:color w:val="000000"/>
          <w:szCs w:val="22"/>
          <w:lang w:eastAsia="lt-LT"/>
        </w:rPr>
        <w:t>12 Priedas</w:t>
      </w:r>
      <w:r>
        <w:rPr>
          <w:rFonts w:ascii="Arial" w:hAnsi="Arial" w:cs="Arial"/>
          <w:color w:val="000000"/>
          <w:szCs w:val="22"/>
          <w:lang w:eastAsia="lt-LT"/>
        </w:rPr>
        <w:t>); (III) KONFIDENCIALU 400 kV ir 330 kV filtrų aikštelių aptvėrimo planas (</w:t>
      </w:r>
      <w:r>
        <w:rPr>
          <w:rFonts w:ascii="Arial" w:hAnsi="Arial" w:cs="Arial"/>
          <w:b/>
          <w:color w:val="000000"/>
          <w:szCs w:val="22"/>
          <w:lang w:eastAsia="lt-LT"/>
        </w:rPr>
        <w:t>13 Priedas</w:t>
      </w:r>
      <w:r>
        <w:rPr>
          <w:rFonts w:ascii="Arial" w:hAnsi="Arial" w:cs="Arial"/>
          <w:color w:val="000000"/>
          <w:szCs w:val="22"/>
          <w:lang w:eastAsia="lt-LT"/>
        </w:rPr>
        <w:t>).</w:t>
      </w:r>
    </w:p>
    <w:p w14:paraId="4119FD09"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 xml:space="preserve"> PP ir TDP numatyti esamų 330 kV filtrų aikštelių (Z1, Z2, Z3) (toliau – 330 kV filtrų aikštelės) įrenginių konstrukcijų, srovės transformatorių tarpinių gnybtynų spintų, pamatų ir aptvėrimų su vartais išmontavimą ir utilizavimą, bei atlikti numatytus darbus. Esamų 330 kV filtrų aikštelių metalo konstrukcijų, pamatų ir aptvėrimų projektiniai sprendiniai pridedami: (I) KONFIDENCIALU 400 kV ir 330 kV filtrų aikštelių aptvėrimo planas (</w:t>
      </w:r>
      <w:r>
        <w:rPr>
          <w:rFonts w:ascii="Arial" w:hAnsi="Arial" w:cs="Arial"/>
          <w:b/>
          <w:color w:val="000000"/>
          <w:szCs w:val="22"/>
          <w:lang w:eastAsia="lt-LT"/>
        </w:rPr>
        <w:t>13 Priedas</w:t>
      </w:r>
      <w:r>
        <w:rPr>
          <w:rFonts w:ascii="Arial" w:hAnsi="Arial" w:cs="Arial"/>
          <w:color w:val="000000"/>
          <w:szCs w:val="22"/>
          <w:lang w:eastAsia="lt-LT"/>
        </w:rPr>
        <w:t>); KONFIDENCIALU 330 KV filtrų aikštelės metalo konstrukcijos_sk-3_6-lt (</w:t>
      </w:r>
      <w:r>
        <w:rPr>
          <w:rFonts w:ascii="Arial" w:hAnsi="Arial" w:cs="Arial"/>
          <w:b/>
          <w:color w:val="000000"/>
          <w:szCs w:val="22"/>
          <w:lang w:eastAsia="lt-LT"/>
        </w:rPr>
        <w:t>14 Priedas</w:t>
      </w:r>
      <w:r>
        <w:rPr>
          <w:rFonts w:ascii="Arial" w:hAnsi="Arial" w:cs="Arial"/>
          <w:color w:val="000000"/>
          <w:szCs w:val="22"/>
          <w:lang w:eastAsia="lt-LT"/>
        </w:rPr>
        <w:t>); KONFIDENCIALU 330 kV skirstyklos ir filtrų aikštelės pamatai_sk-2_6-lt (</w:t>
      </w:r>
      <w:r>
        <w:rPr>
          <w:rFonts w:ascii="Arial" w:hAnsi="Arial" w:cs="Arial"/>
          <w:b/>
          <w:color w:val="000000"/>
          <w:szCs w:val="22"/>
          <w:lang w:eastAsia="lt-LT"/>
        </w:rPr>
        <w:t>15 Priedas</w:t>
      </w:r>
      <w:r>
        <w:rPr>
          <w:rFonts w:ascii="Arial" w:hAnsi="Arial" w:cs="Arial"/>
          <w:color w:val="000000"/>
          <w:szCs w:val="22"/>
          <w:lang w:eastAsia="lt-LT"/>
        </w:rPr>
        <w:t>).</w:t>
      </w:r>
    </w:p>
    <w:p w14:paraId="4119FD0A"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 xml:space="preserve">PP ir TDP numatyti demontuotų 400 kV filtrų aikštelių ir 330 kV filtrų aikštelių vietų sutvarkymą (žemės paviršius išlyginamas, reikiamose vietose iškasos užpilamos vietiniu arba atvežtiniu gruntu atstatant dangos vientisumą ir sutankinamą. Darbai vykdomi vadovaujantis STR 1.06.01:2016 „Statybos darbai. Statinio statybos priežiūra“ ir ST 121895674.06:2009 „Žemės ir statybvietės įrengimo darbai"). </w:t>
      </w:r>
    </w:p>
    <w:p w14:paraId="4119FD0B"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Atstatyti esamą komunikacijų infrastruktūrą ir užtikrinti jos tinkamą veikimą. Užtikrinti lietaus surinkimą ir tinklų pajungimą į esamus.</w:t>
      </w:r>
    </w:p>
    <w:p w14:paraId="4119FD0C"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Demontavimo metu susidarančias</w:t>
      </w:r>
      <w:r>
        <w:rPr>
          <w:rFonts w:ascii="Arial" w:hAnsi="Arial" w:cs="Arial"/>
          <w:szCs w:val="22"/>
        </w:rPr>
        <w:t xml:space="preserve"> atliekas tvarkyti pagal skyriuje „Aplinkosaugos dalis“ nurodytus reikalavimus.</w:t>
      </w:r>
    </w:p>
    <w:p w14:paraId="4119FD0D"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PP ir TDP numatyti:</w:t>
      </w:r>
    </w:p>
    <w:p w14:paraId="4119FD0E" w14:textId="77777777" w:rsidR="00EE448D" w:rsidRDefault="0041629E">
      <w:pPr>
        <w:pStyle w:val="Stilius2"/>
        <w:numPr>
          <w:ilvl w:val="2"/>
          <w:numId w:val="34"/>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lastRenderedPageBreak/>
        <w:t>pamatą naujo AT-44 pastatymui;</w:t>
      </w:r>
    </w:p>
    <w:p w14:paraId="4119FD0F" w14:textId="77777777" w:rsidR="00EE448D" w:rsidRDefault="0041629E">
      <w:pPr>
        <w:pStyle w:val="Stilius2"/>
        <w:numPr>
          <w:ilvl w:val="2"/>
          <w:numId w:val="34"/>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AT-44 transformatoriaus alyvos surinkimo duobę, vadovaujantis standartiniais techniniais reikalavimais pateiktais priede (</w:t>
      </w:r>
      <w:r>
        <w:rPr>
          <w:rFonts w:ascii="Arial" w:hAnsi="Arial" w:cs="Arial"/>
          <w:b/>
          <w:bCs/>
          <w:color w:val="000000"/>
          <w:szCs w:val="22"/>
          <w:lang w:eastAsia="lt-LT"/>
        </w:rPr>
        <w:t>16 Priedas</w:t>
      </w:r>
      <w:r>
        <w:rPr>
          <w:rFonts w:ascii="Arial" w:hAnsi="Arial" w:cs="Arial"/>
          <w:color w:val="000000"/>
          <w:szCs w:val="22"/>
          <w:lang w:eastAsia="lt-LT"/>
        </w:rPr>
        <w:t>);</w:t>
      </w:r>
    </w:p>
    <w:p w14:paraId="4119FD10" w14:textId="77777777" w:rsidR="00EE448D" w:rsidRDefault="0041629E">
      <w:pPr>
        <w:pStyle w:val="Stilius2"/>
        <w:numPr>
          <w:ilvl w:val="2"/>
          <w:numId w:val="34"/>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Suprojektuoti galimai alyva užteršto vandens surinkimo ir tvarkymo sistemą. Būtina atsižvelgti į esamas objekte užteršto vandens tvarkymo sistemas (</w:t>
      </w:r>
      <w:r>
        <w:rPr>
          <w:rFonts w:ascii="Arial" w:hAnsi="Arial" w:cs="Arial"/>
          <w:b/>
          <w:bCs/>
          <w:color w:val="000000"/>
          <w:szCs w:val="22"/>
          <w:lang w:eastAsia="lt-LT"/>
        </w:rPr>
        <w:t>17 Priedas</w:t>
      </w:r>
      <w:r>
        <w:rPr>
          <w:rFonts w:ascii="Arial" w:hAnsi="Arial" w:cs="Arial"/>
          <w:color w:val="000000"/>
          <w:szCs w:val="22"/>
          <w:lang w:eastAsia="lt-LT"/>
        </w:rPr>
        <w:t>). Leidžiama pasinaudoti esamomis sistemomis tik įrodžius, kad esamos sistemos yra pakankamo efektyvumo ir našumo.</w:t>
      </w:r>
    </w:p>
    <w:p w14:paraId="4119FD11"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Metalo konstrukcijas projektuoti pagal STR 2.05.08:2005 „Plieninių konstrukcijų projektavimas. Pagrindinės nuostatos“ atsižvelgiant į numatytas apkrovas.</w:t>
      </w:r>
    </w:p>
    <w:p w14:paraId="4119FD12"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Plieninių konstrukcijų ir kitų plieninių metalo konstrukcijų antikorozinę apsaugą numatyti vadovaujantis plieninių konstrukcijų dengimo cinku karštuoju būdu standartiniais techniniais reikalavimais (</w:t>
      </w:r>
      <w:r>
        <w:rPr>
          <w:rFonts w:ascii="Arial" w:hAnsi="Arial" w:cs="Arial"/>
          <w:b/>
          <w:bCs/>
          <w:color w:val="000000"/>
          <w:szCs w:val="22"/>
          <w:lang w:eastAsia="lt-LT"/>
        </w:rPr>
        <w:t>18 Priedas</w:t>
      </w:r>
      <w:r>
        <w:rPr>
          <w:rFonts w:ascii="Arial" w:hAnsi="Arial" w:cs="Arial"/>
          <w:color w:val="000000"/>
          <w:szCs w:val="22"/>
          <w:lang w:eastAsia="lt-LT"/>
        </w:rPr>
        <w:t>).</w:t>
      </w:r>
    </w:p>
    <w:p w14:paraId="4119FD13" w14:textId="77777777" w:rsidR="00EE448D" w:rsidRDefault="00EE448D">
      <w:pPr>
        <w:pStyle w:val="Stilius2"/>
        <w:spacing w:line="360" w:lineRule="auto"/>
        <w:ind w:left="851" w:right="0"/>
        <w:rPr>
          <w:rFonts w:ascii="Arial" w:hAnsi="Arial" w:cs="Arial"/>
          <w:color w:val="000000"/>
          <w:szCs w:val="22"/>
          <w:lang w:eastAsia="lt-LT"/>
        </w:rPr>
      </w:pPr>
    </w:p>
    <w:p w14:paraId="4119FD14" w14:textId="77777777" w:rsidR="00EE448D" w:rsidRDefault="0041629E">
      <w:pPr>
        <w:pStyle w:val="Heading1"/>
        <w:numPr>
          <w:ilvl w:val="0"/>
          <w:numId w:val="34"/>
        </w:numPr>
        <w:spacing w:before="120" w:after="120"/>
        <w:ind w:firstLine="567"/>
        <w:rPr>
          <w:rFonts w:ascii="Arial" w:hAnsi="Arial" w:cs="Arial"/>
          <w:szCs w:val="22"/>
          <w:lang w:val="lt-LT"/>
        </w:rPr>
      </w:pPr>
      <w:bookmarkStart w:id="13" w:name="_Toc218509485"/>
      <w:r>
        <w:rPr>
          <w:rFonts w:ascii="Arial" w:hAnsi="Arial" w:cs="Arial"/>
          <w:szCs w:val="22"/>
          <w:lang w:val="lt-LT"/>
        </w:rPr>
        <w:t>FIZINĖS SAUGOS REIKALAVIMAI</w:t>
      </w:r>
      <w:bookmarkEnd w:id="13"/>
    </w:p>
    <w:p w14:paraId="4119FD15" w14:textId="77777777" w:rsidR="00EE448D" w:rsidRDefault="00EE448D">
      <w:pPr>
        <w:rPr>
          <w:lang w:val="lt-LT"/>
        </w:rPr>
      </w:pPr>
    </w:p>
    <w:p w14:paraId="4119FD16"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Šio projekto apimtyje bus įrengtas pamatas AT-44 pastatymui ir AT-44 prijungtas prie perdavimo tinklo (AT-44 fizinės apsaugos sprendiniai bus projektuojami ir įrengiami kito projekto apimtyje), todėl:</w:t>
      </w:r>
    </w:p>
    <w:p w14:paraId="4119FD17" w14:textId="77777777" w:rsidR="00EE448D" w:rsidRDefault="0041629E">
      <w:pPr>
        <w:pStyle w:val="Stilius2"/>
        <w:numPr>
          <w:ilvl w:val="2"/>
          <w:numId w:val="34"/>
        </w:numPr>
        <w:spacing w:line="360" w:lineRule="auto"/>
        <w:ind w:left="1134" w:right="0" w:hanging="567"/>
        <w:rPr>
          <w:rFonts w:ascii="Arial" w:hAnsi="Arial" w:cs="Arial"/>
          <w:color w:val="000000"/>
          <w:szCs w:val="22"/>
          <w:lang w:eastAsia="lt-LT"/>
        </w:rPr>
      </w:pPr>
      <w:r>
        <w:t xml:space="preserve"> </w:t>
      </w:r>
      <w:r>
        <w:rPr>
          <w:rFonts w:ascii="Arial" w:hAnsi="Arial" w:cs="Arial"/>
        </w:rPr>
        <w:t>nuo AT 44 pastatymo vietos turi būti išlaikomi atstumai: (I) iki išorinės perimetro tvoros - ne mažesnis kaip 50 metrų atstumas; (II) iki esamo LitPol Link keitiklio PVP - ne mažesnis nei 30 metrų atstumas;</w:t>
      </w:r>
    </w:p>
    <w:p w14:paraId="4119FD18" w14:textId="77777777" w:rsidR="00EE448D" w:rsidRDefault="0041629E">
      <w:pPr>
        <w:pStyle w:val="Stilius2"/>
        <w:numPr>
          <w:ilvl w:val="2"/>
          <w:numId w:val="34"/>
        </w:numPr>
        <w:spacing w:line="360" w:lineRule="auto"/>
        <w:ind w:left="1134" w:right="0" w:hanging="567"/>
        <w:rPr>
          <w:rFonts w:ascii="Arial" w:hAnsi="Arial" w:cs="Arial"/>
          <w:color w:val="000000"/>
          <w:szCs w:val="22"/>
          <w:lang w:eastAsia="lt-LT"/>
        </w:rPr>
      </w:pPr>
      <w:r>
        <w:rPr>
          <w:rFonts w:ascii="Arial" w:hAnsi="Arial" w:cs="Arial"/>
        </w:rPr>
        <w:t xml:space="preserve">turi būti užtikrintas tinkamas prijunginių ir infrastruktūros išdėstymas aplink AT-44, leidžiantis kito projekto apimtyje, netrukdomai įrengti fizinės apsaugos sprendinius (pvz. statinį/konstrukciją apsaugantį AT-44 iš visų šonų/viršaus). </w:t>
      </w:r>
    </w:p>
    <w:p w14:paraId="4119FD19" w14:textId="77777777" w:rsidR="00EE448D" w:rsidRDefault="00EE448D">
      <w:pPr>
        <w:rPr>
          <w:rFonts w:ascii="Arial" w:hAnsi="Arial" w:cs="Arial"/>
          <w:sz w:val="22"/>
          <w:szCs w:val="22"/>
          <w:lang w:val="lt-LT"/>
        </w:rPr>
      </w:pPr>
    </w:p>
    <w:p w14:paraId="4119FD1A" w14:textId="77777777" w:rsidR="00EE448D" w:rsidRDefault="0041629E">
      <w:pPr>
        <w:pStyle w:val="Heading1"/>
        <w:numPr>
          <w:ilvl w:val="0"/>
          <w:numId w:val="34"/>
        </w:numPr>
        <w:spacing w:before="120" w:after="120"/>
        <w:ind w:firstLine="567"/>
        <w:rPr>
          <w:rFonts w:ascii="Arial" w:hAnsi="Arial" w:cs="Arial"/>
          <w:szCs w:val="22"/>
          <w:lang w:val="lt-LT"/>
        </w:rPr>
      </w:pPr>
      <w:bookmarkStart w:id="14" w:name="_Toc218509486"/>
      <w:r>
        <w:rPr>
          <w:rFonts w:ascii="Arial" w:hAnsi="Arial" w:cs="Arial"/>
          <w:szCs w:val="22"/>
          <w:lang w:val="lt-LT"/>
        </w:rPr>
        <w:t>REIKALAVIMAI TERITORIJAI, KURIOJE PLANUOJAMA ENERGETIKOS OBJEKTŲ STATYBA / REKONSTRUKCIJA</w:t>
      </w:r>
      <w:bookmarkEnd w:id="14"/>
    </w:p>
    <w:p w14:paraId="4119FD1B" w14:textId="77777777" w:rsidR="00EE448D" w:rsidRDefault="00EE448D">
      <w:pPr>
        <w:rPr>
          <w:lang w:val="lt-LT"/>
        </w:rPr>
      </w:pPr>
    </w:p>
    <w:p w14:paraId="4119FD1C"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bookmarkStart w:id="15" w:name="_Toc421452271"/>
      <w:r>
        <w:rPr>
          <w:rStyle w:val="normaltextrun"/>
          <w:rFonts w:ascii="Arial" w:eastAsiaTheme="majorEastAsia" w:hAnsi="Arial" w:cs="Arial"/>
          <w:szCs w:val="22"/>
        </w:rPr>
        <w:t>Jei pagal parengto projekto sprendinius yra būtinybė tiesti inžinerinius tinklus (</w:t>
      </w:r>
      <w:r>
        <w:rPr>
          <w:rStyle w:val="normaltextrun"/>
          <w:rFonts w:ascii="Arial" w:hAnsi="Arial" w:cs="Arial"/>
          <w:szCs w:val="22"/>
        </w:rPr>
        <w:t>ryšių (telekomunikacijų) tinklus, šviesolaidinius kabelius, žaibosaugos trosą su šviesolaidiniu kabeliu</w:t>
      </w:r>
      <w:r>
        <w:rPr>
          <w:rStyle w:val="normaltextrun"/>
          <w:rFonts w:ascii="Arial" w:eastAsiaTheme="majorEastAsia" w:hAnsi="Arial" w:cs="Arial"/>
          <w:szCs w:val="22"/>
        </w:rPr>
        <w:t xml:space="preserve"> ar  </w:t>
      </w:r>
      <w:r>
        <w:rPr>
          <w:rFonts w:ascii="Arial" w:hAnsi="Arial" w:cs="Arial"/>
          <w:szCs w:val="22"/>
        </w:rPr>
        <w:t xml:space="preserve">nuotekų šalinimo tinklus, vandentiekio tinklus), </w:t>
      </w:r>
      <w:r>
        <w:rPr>
          <w:rStyle w:val="normaltextrun"/>
          <w:rFonts w:ascii="Arial" w:eastAsiaTheme="majorEastAsia" w:hAnsi="Arial" w:cs="Arial"/>
          <w:szCs w:val="22"/>
        </w:rPr>
        <w:t xml:space="preserve">tai pateikti rašytinį argumentuotą paaiškinimą dėl būtinybės tiesti inžinerinius tinklus PSO nevaldomuose žemės sklypuose ir/ar pagal PSO linijų inžinieriaus suderintą trasos planą (dwg formatu), pateikti atskirą servitutų ir apsaugos zonų nustatymo brėžinį (brėžinius), kuriame nurodyti žemės sklypų ribas, jų unikalius numerius, sklypo nuosavybę (valstybinės/privačios žemės), sklypuose esamų servitutų/siūlomų nustatyti servitutų ir apsaugos zonų plotus, siūlomų nustatyti servitutų ir apsaugos zonų koordinates ir su siūlomais nustatyti servitutais persidengiančius esamus servitutus, suteikiančius teisę tiesti požemines ir antžemines komunikacijas. Taip pat </w:t>
      </w:r>
      <w:r>
        <w:rPr>
          <w:rStyle w:val="normaltextrun"/>
          <w:rFonts w:ascii="Arial" w:eastAsiaTheme="majorEastAsia" w:hAnsi="Arial" w:cs="Arial"/>
          <w:szCs w:val="22"/>
        </w:rPr>
        <w:lastRenderedPageBreak/>
        <w:t>pateikti kompensacijų skaičiavimus Excel formatu. Gavus PSO pritarimą dėl  papildomų servitutų ir apsaugos zonų nustatymo atlikti šiuos veiksmus</w:t>
      </w:r>
      <w:r>
        <w:rPr>
          <w:rFonts w:ascii="Arial" w:hAnsi="Arial" w:cs="Arial"/>
          <w:color w:val="000000"/>
          <w:szCs w:val="22"/>
          <w:lang w:eastAsia="lt-LT"/>
        </w:rPr>
        <w:t>:</w:t>
      </w:r>
    </w:p>
    <w:p w14:paraId="4119FD1D" w14:textId="77777777" w:rsidR="00EE448D" w:rsidRDefault="0041629E">
      <w:pPr>
        <w:pStyle w:val="Stilius2"/>
        <w:numPr>
          <w:ilvl w:val="2"/>
          <w:numId w:val="34"/>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Organizuoti ir vykdyti derybas su privačios žemės sklypų savininkais dėl reikalingų servitutų nustatymo. Bendra derybų trukmė negali viršyti 30 kalendorinių dienų nuo pirmo kreipimosi į žemės sklypo savininką (-us). Jei savininkas nereaguoja  į pirmąjį kreipimąsi, atlikti ne mažiau kaip 2 pakartotinius bandymus (raštu ir (ar) elektroninių ryšių priemonėmis ar kitu būdu). Ne vėliau kaip per 15 kalendorinių dienų nuo pirmo kreipimosi į savininką (-us) pateikti PSO informaciją ar savininkas bendradarbiauja, ar pateikė pasiūlymų/pastabų, ar tikėtina, kad sutiks pasirašyti servituto sutartį ar bus reikalingos projekto korekcijos. Ne vėliau kaip per 5 darbo dienas nuo derybų pabaigos informuoti apie rezultatą el. paštu — jei su savininku sutarta galima sutarties sudarymo data, jei nesutarta — pateikti pasiūlymą dėl alternatyvių veiksmų (pvz. techninių sprendinių keitimas) ir pateikti įrodančius dokumentus, kad žemės sklypo(-ų) savininkas (-ai) nesutinka su servituto nustatymu;</w:t>
      </w:r>
    </w:p>
    <w:p w14:paraId="4119FD1E" w14:textId="77777777" w:rsidR="00EE448D" w:rsidRDefault="0041629E">
      <w:pPr>
        <w:pStyle w:val="Stilius2"/>
        <w:numPr>
          <w:ilvl w:val="2"/>
          <w:numId w:val="34"/>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Organizuoti servituto nustatymą valstybinės žemės sklype, suderinant kompensacijos aktą ir servituto planą su PSO;</w:t>
      </w:r>
    </w:p>
    <w:p w14:paraId="4119FD1F" w14:textId="77777777" w:rsidR="00EE448D" w:rsidRDefault="0041629E">
      <w:pPr>
        <w:pStyle w:val="Stilius2"/>
        <w:numPr>
          <w:ilvl w:val="2"/>
          <w:numId w:val="34"/>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Vadovaujantis Lietuvos Respublikos aplinkos ministro 2024 m. gruodžio 12 d. įsakymu Nr. D1-468 „Dėl žemės sklypo, kuriame nustatomas žemės servitutas, plano rengimo tvarkos aprašo patvirtinimo” parengti servituto (-ų) planą (-us) Nekilnojamojo turto posistemėje „Geomatininkas”;</w:t>
      </w:r>
    </w:p>
    <w:p w14:paraId="4119FD20" w14:textId="77777777" w:rsidR="00EE448D" w:rsidRDefault="0041629E">
      <w:pPr>
        <w:pStyle w:val="Stilius2"/>
        <w:numPr>
          <w:ilvl w:val="2"/>
          <w:numId w:val="34"/>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Pateikti PSO servituto planą skaitmenine versija (pdf ir shape/dwg formatais) ir ją suderinti su PSO;</w:t>
      </w:r>
    </w:p>
    <w:p w14:paraId="4119FD21" w14:textId="77777777" w:rsidR="00EE448D" w:rsidRDefault="0041629E">
      <w:pPr>
        <w:pStyle w:val="Stilius2"/>
        <w:numPr>
          <w:ilvl w:val="2"/>
          <w:numId w:val="34"/>
        </w:numPr>
        <w:spacing w:line="360" w:lineRule="auto"/>
        <w:ind w:left="1134" w:right="0" w:hanging="567"/>
        <w:rPr>
          <w:rFonts w:ascii="Arial" w:hAnsi="Arial" w:cs="Arial"/>
        </w:rPr>
      </w:pPr>
      <w:r>
        <w:rPr>
          <w:rFonts w:ascii="Arial" w:hAnsi="Arial"/>
        </w:rPr>
        <w:t>Organizuoti neterminuoto (-ų) servituto (-ų) sutarties (-čių) sudarymą notarų biure, naudojant PSO parengtą sutarties projektą;</w:t>
      </w:r>
    </w:p>
    <w:p w14:paraId="4119FD22" w14:textId="77777777" w:rsidR="00EE448D" w:rsidRDefault="0041629E">
      <w:pPr>
        <w:pStyle w:val="Stilius2"/>
        <w:numPr>
          <w:ilvl w:val="2"/>
          <w:numId w:val="34"/>
        </w:numPr>
        <w:spacing w:line="360" w:lineRule="auto"/>
        <w:ind w:left="1134" w:right="0" w:hanging="567"/>
        <w:rPr>
          <w:rFonts w:ascii="Arial" w:hAnsi="Arial" w:cs="Arial"/>
        </w:rPr>
      </w:pPr>
      <w:r>
        <w:rPr>
          <w:rFonts w:ascii="Arial" w:hAnsi="Arial"/>
        </w:rPr>
        <w:t>Kai servitutas nustatomas privačiame ir (ar) valstybinės žemės sklype, vadovaujantis LRV 2018-07-25 nutarimu Nr. 725 „Maksimalaus dydžio vienkartinės kompensacijos, mokamos už naudojimąsi įstatymu ar sutartimi tinklų operatorių naudai nustatytu žemės ir kito Nekilnojamojo daikto servitutu nustatymo metodika“ ir paruošti kompensacijos apskaičiavimo aktą;</w:t>
      </w:r>
    </w:p>
    <w:p w14:paraId="4119FD23" w14:textId="77777777" w:rsidR="00EE448D" w:rsidRDefault="0041629E">
      <w:pPr>
        <w:pStyle w:val="Stilius2"/>
        <w:numPr>
          <w:ilvl w:val="2"/>
          <w:numId w:val="34"/>
        </w:numPr>
        <w:spacing w:line="360" w:lineRule="auto"/>
        <w:ind w:left="1134" w:right="0" w:hanging="567"/>
        <w:rPr>
          <w:rFonts w:ascii="Arial" w:hAnsi="Arial"/>
        </w:rPr>
      </w:pPr>
      <w:r>
        <w:rPr>
          <w:rFonts w:ascii="Arial" w:hAnsi="Arial"/>
        </w:rPr>
        <w:t>Kai apsaugos zonos išplečiamos AB „LTG Infra“ ir (ar) AB „VIA Lietuva“ nuosavybės ar patikėjimo teise valdomuose žemės sklypuose, žemės teisėtumo klausimas PSO inžineriniams statiniams statyti, rekonstruoti, prižiūrėti ir remontuoti turi būti išspręstas pasirašytų Bendradarbiavimo sutarčių dėl inžinerinių tinklų statybos, priežiūros, rekonstrukcijos pagrindu;</w:t>
      </w:r>
    </w:p>
    <w:p w14:paraId="4119FD24" w14:textId="77777777" w:rsidR="00EE448D" w:rsidRDefault="0041629E">
      <w:pPr>
        <w:pStyle w:val="Stilius2"/>
        <w:numPr>
          <w:ilvl w:val="2"/>
          <w:numId w:val="34"/>
        </w:numPr>
        <w:spacing w:line="360" w:lineRule="auto"/>
        <w:ind w:left="1134" w:right="0" w:hanging="567"/>
        <w:rPr>
          <w:rFonts w:ascii="Arial" w:hAnsi="Arial"/>
        </w:rPr>
      </w:pPr>
      <w:r>
        <w:rPr>
          <w:rFonts w:ascii="Arial" w:hAnsi="Arial"/>
        </w:rPr>
        <w:t>Pateikti žemės sklypo/-ų savininko/-ų, valstybinės žemės patikėtinio sutikimą dėl inžinerinių tinklų apsaugos zonos nustatymo ir registravimo Nekilnojamojo turto registre vadovaujantis Lietuvos Respublikos specialiųjų žemės naudojimo sąlygų įstatymo 7 straipsniu (jeigu atitinkama nuostata nebuvo įtraukta į servituto sutartį).</w:t>
      </w:r>
    </w:p>
    <w:p w14:paraId="4119FD25"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olor w:val="000000"/>
          <w:szCs w:val="22"/>
          <w:lang w:eastAsia="lt-LT"/>
        </w:rPr>
        <w:lastRenderedPageBreak/>
        <w:t>Paaiškėjus, kad pasikeičia esamos apsaugos zonos, tikrinant PP pateikti teritorijų, kuriose taikomos specialiosios žemės naudojimo sąlygos erdvinius duomenis su užpildytais atributiniais duomenimis (.shp formatu, kiekvienam objektui atskiras failas) (toliau - apsaugos zonų erdviniai duomenys).</w:t>
      </w:r>
      <w:r>
        <w:rPr>
          <w:rFonts w:ascii="Arial" w:hAnsi="Arial" w:cs="Arial"/>
          <w:color w:val="000000"/>
          <w:szCs w:val="22"/>
          <w:lang w:eastAsia="lt-LT"/>
        </w:rPr>
        <w:t> </w:t>
      </w:r>
      <w:r>
        <w:rPr>
          <w:rFonts w:ascii="Arial" w:hAnsi="Arial"/>
          <w:color w:val="000000"/>
          <w:szCs w:val="22"/>
          <w:lang w:eastAsia="lt-LT"/>
        </w:rPr>
        <w:t xml:space="preserve"> Apsaugos zon</w:t>
      </w:r>
      <w:r>
        <w:rPr>
          <w:rFonts w:ascii="Arial" w:hAnsi="Arial" w:cs="Arial"/>
          <w:color w:val="000000"/>
          <w:szCs w:val="22"/>
          <w:lang w:eastAsia="lt-LT"/>
        </w:rPr>
        <w:t>ų</w:t>
      </w:r>
      <w:r>
        <w:rPr>
          <w:rFonts w:ascii="Arial" w:hAnsi="Arial"/>
          <w:color w:val="000000"/>
          <w:szCs w:val="22"/>
          <w:lang w:eastAsia="lt-LT"/>
        </w:rPr>
        <w:t xml:space="preserve"> erdviniai duomenys su PSO turi b</w:t>
      </w:r>
      <w:r>
        <w:rPr>
          <w:rFonts w:ascii="Arial" w:hAnsi="Arial" w:cs="Arial"/>
          <w:color w:val="000000"/>
          <w:szCs w:val="22"/>
          <w:lang w:eastAsia="lt-LT"/>
        </w:rPr>
        <w:t>ū</w:t>
      </w:r>
      <w:r>
        <w:rPr>
          <w:rFonts w:ascii="Arial" w:hAnsi="Arial"/>
          <w:color w:val="000000"/>
          <w:szCs w:val="22"/>
          <w:lang w:eastAsia="lt-LT"/>
        </w:rPr>
        <w:t>ti suderinti kartu su PP.</w:t>
      </w:r>
      <w:r>
        <w:rPr>
          <w:rFonts w:ascii="Arial" w:hAnsi="Arial" w:cs="Arial"/>
          <w:color w:val="000000"/>
          <w:szCs w:val="22"/>
          <w:lang w:eastAsia="lt-LT"/>
        </w:rPr>
        <w:t> </w:t>
      </w:r>
      <w:r>
        <w:rPr>
          <w:rFonts w:ascii="Arial" w:hAnsi="Arial"/>
          <w:color w:val="000000"/>
          <w:szCs w:val="22"/>
          <w:lang w:eastAsia="lt-LT"/>
        </w:rPr>
        <w:t> </w:t>
      </w:r>
    </w:p>
    <w:p w14:paraId="4119FD26" w14:textId="77777777" w:rsidR="00EE448D" w:rsidRDefault="0041629E">
      <w:pPr>
        <w:pStyle w:val="Stilius2"/>
        <w:numPr>
          <w:ilvl w:val="1"/>
          <w:numId w:val="34"/>
        </w:numPr>
        <w:spacing w:line="360" w:lineRule="auto"/>
        <w:ind w:left="851" w:right="0" w:hanging="567"/>
        <w:rPr>
          <w:rFonts w:ascii="Arial" w:hAnsi="Arial" w:cs="Arial"/>
          <w:color w:val="000000"/>
          <w:szCs w:val="22"/>
          <w:lang w:eastAsia="lt-LT"/>
        </w:rPr>
      </w:pPr>
      <w:r>
        <w:rPr>
          <w:rFonts w:ascii="Arial" w:hAnsi="Arial"/>
          <w:color w:val="000000"/>
          <w:szCs w:val="22"/>
          <w:lang w:eastAsia="lt-LT"/>
        </w:rPr>
        <w:t>Užtikrinti nagrinėjamoje teritorijoje naujai nustatytų, pasikeitusių ir (ar) panaikintų teritorijų, kuriose taikomos specialiosios žemės naudojimo sąlygos – PSO valdomų inžinerinių tinklų apsaugos zonų, įregistravimą (išregistravimą) Nekilnojamojo turto registre teisės aktuose nustatyta tvarka. Apmokėti visas susijusias išlaidas.</w:t>
      </w:r>
    </w:p>
    <w:p w14:paraId="4119FD27" w14:textId="77777777" w:rsidR="00EE448D" w:rsidRDefault="00EE448D">
      <w:pPr>
        <w:rPr>
          <w:rFonts w:ascii="Arial" w:hAnsi="Arial" w:cs="Arial"/>
          <w:b/>
          <w:sz w:val="22"/>
          <w:szCs w:val="22"/>
          <w:lang w:val="lt-LT"/>
        </w:rPr>
      </w:pPr>
    </w:p>
    <w:p w14:paraId="4119FD28" w14:textId="77777777" w:rsidR="00EE448D" w:rsidRDefault="0041629E">
      <w:pPr>
        <w:pStyle w:val="Heading1"/>
        <w:numPr>
          <w:ilvl w:val="0"/>
          <w:numId w:val="34"/>
        </w:numPr>
        <w:spacing w:before="120" w:after="120"/>
        <w:ind w:firstLine="567"/>
        <w:rPr>
          <w:rFonts w:ascii="Arial" w:hAnsi="Arial" w:cs="Arial"/>
          <w:szCs w:val="22"/>
          <w:lang w:val="lt-LT"/>
        </w:rPr>
      </w:pPr>
      <w:bookmarkStart w:id="16" w:name="_Toc218509487"/>
      <w:r>
        <w:rPr>
          <w:rFonts w:ascii="Arial" w:hAnsi="Arial" w:cs="Arial"/>
          <w:szCs w:val="22"/>
          <w:lang w:val="lt-LT"/>
        </w:rPr>
        <w:t>E</w:t>
      </w:r>
      <w:bookmarkEnd w:id="15"/>
      <w:r>
        <w:rPr>
          <w:rFonts w:ascii="Arial" w:hAnsi="Arial" w:cs="Arial"/>
          <w:szCs w:val="22"/>
          <w:lang w:val="lt-LT"/>
        </w:rPr>
        <w:t>LEKTROTECHNIKOS DALIS</w:t>
      </w:r>
      <w:bookmarkEnd w:id="16"/>
    </w:p>
    <w:p w14:paraId="4119FD29" w14:textId="77777777" w:rsidR="00EE448D" w:rsidRDefault="00EE448D">
      <w:pPr>
        <w:rPr>
          <w:lang w:val="lt-LT"/>
        </w:rPr>
      </w:pPr>
    </w:p>
    <w:p w14:paraId="4119FD2A"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PP ir TDP įvertinti esamų 400 kV filtrų aikštelių ir 330 kV filtrų aikštelių įrenginių išmontavimo ir utilizavimo darbus. 400 kV ir 330 kV filtrų aikštelių įrenginių pirminės ir antrinės grandinės yra atjungtos. 400 kV ir 330 kV filtrų aikštelių įrenginių įžeminimo juosta tarp įrenginio ir tinklo/kontūro turi būti demontuota, demontavimo vietos plieninės cinkuotos įžeminimo juostos turi būti padengiamos antikorozine bitumine mastika (esamų 400 kV ir 330 kV filtrų aikštelių įžeminimo projektiniai sprendiniai pridedami: KONFIDENCIALU 400 kV ir 330 kV filtrų aikštelių įžeminimas_e-1_5-laida-lt (</w:t>
      </w:r>
      <w:r>
        <w:rPr>
          <w:rFonts w:ascii="Arial" w:hAnsi="Arial"/>
          <w:b/>
          <w:color w:val="000000"/>
          <w:szCs w:val="22"/>
          <w:lang w:eastAsia="lt-LT"/>
        </w:rPr>
        <w:t>19 Priedas</w:t>
      </w:r>
      <w:r>
        <w:rPr>
          <w:rFonts w:ascii="Arial" w:hAnsi="Arial"/>
          <w:color w:val="000000"/>
          <w:szCs w:val="22"/>
          <w:lang w:eastAsia="lt-LT"/>
        </w:rPr>
        <w:t>). Atlikti 400 kV ir 330 kV filtrų aikštelių įrenginių išmontavimo ir utilizavimo darbus.</w:t>
      </w:r>
    </w:p>
    <w:p w14:paraId="4119FD2B"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PP ir TDP įvertinti, kad 400 kV ir 330 kV filtrų aikštelių kondensatoriai yra užpildyti Faradol 600 (dielektrinis/izoliacinis skystis naudojamas impregnuoti kondensatorius), kuris yra pavojinga medžiaga, kuri turi būti utilizuota. Pridedami kondensatorių duomenys: KONFIDENCIALU 400 kV ir 330 kV filtrų aikštelių kondensatorių duomenys (</w:t>
      </w:r>
      <w:r>
        <w:rPr>
          <w:rFonts w:ascii="Arial" w:hAnsi="Arial"/>
          <w:b/>
          <w:color w:val="000000"/>
          <w:szCs w:val="22"/>
          <w:lang w:eastAsia="lt-LT"/>
        </w:rPr>
        <w:t>20 Priedas</w:t>
      </w:r>
      <w:r>
        <w:rPr>
          <w:rFonts w:ascii="Arial" w:hAnsi="Arial"/>
          <w:color w:val="000000"/>
          <w:szCs w:val="22"/>
          <w:lang w:eastAsia="lt-LT"/>
        </w:rPr>
        <w:t>). 400 kV ir 330 kV filtrų aikštelių vienlinijinė schema pridedama: KONFIDENCIALU 400 kV ir 330 kV filtrų aikštelių schema su gamintojo operatyviniais pavadinimais (</w:t>
      </w:r>
      <w:r>
        <w:rPr>
          <w:rFonts w:ascii="Arial" w:hAnsi="Arial"/>
          <w:b/>
          <w:color w:val="000000"/>
          <w:szCs w:val="22"/>
          <w:lang w:eastAsia="lt-LT"/>
        </w:rPr>
        <w:t>21 Priedas</w:t>
      </w:r>
      <w:r>
        <w:rPr>
          <w:rFonts w:ascii="Arial" w:hAnsi="Arial"/>
          <w:color w:val="000000"/>
          <w:szCs w:val="22"/>
          <w:lang w:eastAsia="lt-LT"/>
        </w:rPr>
        <w:t>).</w:t>
      </w:r>
    </w:p>
    <w:p w14:paraId="4119FD2C"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 xml:space="preserve">Projekto apimtyje demontuoti visus 330 kV filtrų prijungimui skirtus įrenginius. Demontuoti ir utilizuoti 330 kV kondensatorių baterijas ir reaktorius KB1-T301, KB2-T301 ir RE-T301. Demontuoti ir utilizuoti 400 kV kondensatorių baterijas ir reaktorius KB1-T401, KB2-T401 ir RE-T401. </w:t>
      </w:r>
    </w:p>
    <w:p w14:paraId="4119FD2D"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Išsaugoti ir į avarinio rezervo saugojimo vietą pristatyti:</w:t>
      </w:r>
    </w:p>
    <w:p w14:paraId="4119FD2E" w14:textId="77777777" w:rsidR="00EE448D" w:rsidRDefault="0041629E">
      <w:pPr>
        <w:pStyle w:val="Stilius2"/>
        <w:numPr>
          <w:ilvl w:val="2"/>
          <w:numId w:val="34"/>
        </w:numPr>
        <w:spacing w:line="360" w:lineRule="auto"/>
        <w:ind w:left="1134" w:right="0" w:hanging="567"/>
        <w:rPr>
          <w:rFonts w:ascii="Arial" w:hAnsi="Arial"/>
        </w:rPr>
      </w:pPr>
      <w:r>
        <w:rPr>
          <w:rFonts w:ascii="Arial" w:hAnsi="Arial"/>
        </w:rPr>
        <w:t>330 kV dujinius jungtuvus F1-301, F2-301 ir F3-301.</w:t>
      </w:r>
    </w:p>
    <w:p w14:paraId="4119FD2F" w14:textId="77777777" w:rsidR="00EE448D" w:rsidRDefault="0041629E">
      <w:pPr>
        <w:pStyle w:val="Stilius2"/>
        <w:numPr>
          <w:ilvl w:val="2"/>
          <w:numId w:val="34"/>
        </w:numPr>
        <w:spacing w:line="360" w:lineRule="auto"/>
        <w:ind w:left="1134" w:right="0" w:hanging="567"/>
        <w:rPr>
          <w:rFonts w:ascii="Arial" w:hAnsi="Arial"/>
        </w:rPr>
      </w:pPr>
      <w:r>
        <w:rPr>
          <w:rFonts w:ascii="Arial" w:hAnsi="Arial"/>
        </w:rPr>
        <w:t>330 kV filtrų aikštelės prijungimui skirtų vamzdinių laidininkų atraminius izoliatorius su prijungimo gnybtais bei koronos žiedais (vamzdiniai laidininkai utilizuojami);</w:t>
      </w:r>
    </w:p>
    <w:p w14:paraId="4119FD30" w14:textId="77777777" w:rsidR="00EE448D" w:rsidRDefault="0041629E">
      <w:pPr>
        <w:pStyle w:val="Stilius2"/>
        <w:numPr>
          <w:ilvl w:val="2"/>
          <w:numId w:val="34"/>
        </w:numPr>
        <w:spacing w:line="360" w:lineRule="auto"/>
        <w:ind w:left="1134" w:right="0" w:hanging="567"/>
        <w:rPr>
          <w:rFonts w:ascii="Arial" w:hAnsi="Arial"/>
        </w:rPr>
      </w:pPr>
      <w:r>
        <w:rPr>
          <w:rFonts w:ascii="Arial" w:hAnsi="Arial"/>
        </w:rPr>
        <w:t>Pilnos komplektacijos įžemiklius F1-301-1ž, F2-301-1ž, F3-301-1ž;</w:t>
      </w:r>
    </w:p>
    <w:p w14:paraId="4119FD31" w14:textId="77777777" w:rsidR="00EE448D" w:rsidRDefault="0041629E">
      <w:pPr>
        <w:pStyle w:val="Stilius2"/>
        <w:numPr>
          <w:ilvl w:val="2"/>
          <w:numId w:val="34"/>
        </w:numPr>
        <w:spacing w:line="360" w:lineRule="auto"/>
        <w:ind w:left="1134" w:right="0" w:hanging="567"/>
        <w:rPr>
          <w:rFonts w:ascii="Arial" w:hAnsi="Arial"/>
        </w:rPr>
      </w:pPr>
      <w:r>
        <w:rPr>
          <w:rFonts w:ascii="Arial" w:hAnsi="Arial"/>
        </w:rPr>
        <w:t>Skyriklius su įžeminimo peiliais iš vienos pusės F1-301-1, F2-301-1, F3-301-1;</w:t>
      </w:r>
    </w:p>
    <w:p w14:paraId="4119FD32" w14:textId="77777777" w:rsidR="00EE448D" w:rsidRDefault="0041629E">
      <w:pPr>
        <w:pStyle w:val="Stilius2"/>
        <w:numPr>
          <w:ilvl w:val="2"/>
          <w:numId w:val="34"/>
        </w:numPr>
        <w:spacing w:line="360" w:lineRule="auto"/>
        <w:ind w:left="1134" w:right="0" w:hanging="567"/>
        <w:rPr>
          <w:rFonts w:ascii="Arial" w:hAnsi="Arial" w:cs="Arial"/>
          <w:szCs w:val="22"/>
        </w:rPr>
      </w:pPr>
      <w:r>
        <w:rPr>
          <w:rFonts w:ascii="Arial" w:hAnsi="Arial" w:cs="Arial"/>
          <w:szCs w:val="22"/>
        </w:rPr>
        <w:t>Reaktorių RE-T301 ir RE-T401 kolonėles (atraminus izoliatorius) ir šalia reaktorių sumontuotus atskirai stovinčius atraminius izoliatorius.</w:t>
      </w:r>
    </w:p>
    <w:p w14:paraId="4119FD33"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lastRenderedPageBreak/>
        <w:t xml:space="preserve">Demontuoti ir utilizuoti kitus įrenginius arba konstrukcijas, kurie trukdo AT-44 įrengimui. </w:t>
      </w:r>
    </w:p>
    <w:p w14:paraId="4119FD34"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Suprojektuoti ir įrengti AT-44 pastatymo vietą esamoje LitPol Link keitiklio 330 kV skirstyklos teritorijoje. Suprojektuoti pirminius 400 kV, 330 kV ir 10 kV įrenginius bei pagalbinius ir savųjų reikmių įrenginius reikalingus AT-44 įrengimui, kaip tai parodyta principinėje schemoje (4 pav.).</w:t>
      </w:r>
    </w:p>
    <w:p w14:paraId="4119FD35" w14:textId="77777777" w:rsidR="00EE448D" w:rsidRDefault="0041629E">
      <w:pPr>
        <w:pStyle w:val="NormalWeb"/>
        <w:jc w:val="center"/>
        <w:rPr>
          <w:rFonts w:ascii="Arial" w:hAnsi="Arial" w:cs="Arial"/>
        </w:rPr>
      </w:pPr>
      <w:bookmarkStart w:id="17" w:name="_Toc293929826"/>
      <w:bookmarkStart w:id="18" w:name="_Toc293931128"/>
      <w:bookmarkStart w:id="19" w:name="_Toc286316258"/>
      <w:r>
        <w:rPr>
          <w:rFonts w:ascii="Arial" w:hAnsi="Arial" w:cs="Arial"/>
          <w:noProof/>
        </w:rPr>
        <w:drawing>
          <wp:inline distT="0" distB="0" distL="0" distR="0" wp14:anchorId="411A0053" wp14:editId="411A0054">
            <wp:extent cx="5398119" cy="7469945"/>
            <wp:effectExtent l="0" t="0" r="0" b="0"/>
            <wp:docPr id="4" name="Picture 2" descr="A diagram of a circ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98119" cy="7469945"/>
                    </a:xfrm>
                    <a:prstGeom prst="rect">
                      <a:avLst/>
                    </a:prstGeom>
                  </pic:spPr>
                </pic:pic>
              </a:graphicData>
            </a:graphic>
          </wp:inline>
        </w:drawing>
      </w:r>
    </w:p>
    <w:p w14:paraId="4119FD36" w14:textId="77777777" w:rsidR="00EE448D" w:rsidRDefault="0041629E">
      <w:pPr>
        <w:jc w:val="center"/>
        <w:rPr>
          <w:rFonts w:ascii="Arial" w:hAnsi="Arial" w:cs="Arial"/>
          <w:sz w:val="22"/>
          <w:szCs w:val="22"/>
          <w:lang w:val="lt-LT"/>
        </w:rPr>
      </w:pPr>
      <w:r>
        <w:rPr>
          <w:rFonts w:ascii="Arial" w:hAnsi="Arial" w:cs="Arial"/>
          <w:sz w:val="22"/>
          <w:szCs w:val="22"/>
          <w:lang w:val="lt-LT"/>
        </w:rPr>
        <w:t>4 pav. Principinė schema</w:t>
      </w:r>
    </w:p>
    <w:p w14:paraId="4119FD37"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lastRenderedPageBreak/>
        <w:t>AT-44 pagaminimo, pristatymo, iškrovimo į šio projekto apimtyje parengtą AT-44 nuolatinio darbo vietą, AT-44 surinkimo, alyvos užpylimo, charakteristikų matavimų ir bandymų darbai bus atliekami kito, lygiagrečiai vykdomo projekto apimtyje.</w:t>
      </w:r>
    </w:p>
    <w:p w14:paraId="4119FD38"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Į darbo vietą pastatyto AT-44 prijungimas prie 400 kV, 330 kV, 10 kV skirstyklų įrenginių, neutralės prijungimo, įžeminimo, antrinių bei valdymo grandinių prijungimo bei derinimo ir paleidimo darbai turi būti numatomi šio projekto vykdymo apimtyje. Įvertinti ir projekto apimtyje numatyti šių darbų atlikimui reikalingas medžiagas ir sąnaudas.</w:t>
      </w:r>
    </w:p>
    <w:p w14:paraId="4119FD39"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 xml:space="preserve"> Preliminarūs AT-44 matmenys ir svoriai nurodyti 1 pav.</w:t>
      </w:r>
    </w:p>
    <w:p w14:paraId="4119FD3A"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Suprojektuoti AT-44 alyvoje ištirpusių dujų kiekio monitoringo įrangą (AMS) vadovaujantis standartiniais techniniais reikalavimais (</w:t>
      </w:r>
      <w:r>
        <w:rPr>
          <w:rFonts w:ascii="Arial" w:hAnsi="Arial"/>
          <w:b/>
          <w:bCs/>
          <w:color w:val="000000"/>
          <w:szCs w:val="22"/>
          <w:lang w:eastAsia="lt-LT"/>
        </w:rPr>
        <w:t>22 Priedas</w:t>
      </w:r>
      <w:r>
        <w:rPr>
          <w:rFonts w:ascii="Arial" w:hAnsi="Arial"/>
          <w:color w:val="000000"/>
          <w:szCs w:val="22"/>
          <w:lang w:eastAsia="lt-LT"/>
        </w:rPr>
        <w:t>). Sumontuoti AMS vadovaujantis AT-44 gamintojo reikalavimais ir instrukcijomis. Išbandyti AMS veikimą, pateikti bandymų protokolus.</w:t>
      </w:r>
    </w:p>
    <w:p w14:paraId="4119FD3B"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AT-44 prijungimui panaudoti esamus skyriklius T-301-1 ir T-401-1 su įžeminimo peiliais. Numatyti jų perstatymą į kitas vietas, jeigu to reikalaus projektiniai sprendiniai.</w:t>
      </w:r>
    </w:p>
    <w:p w14:paraId="4119FD3C"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Suprojektuoti 10 kV lauko įrenginius (šynas, skyriklį, viršįtampių ribotuvus, kitą įrangą pagal poreikį) reikalingus prijungti AT-44 prie 10 kV tinklo. Rekomenduojama vadovautis sprendiniais naudojamais esamų autotransformatorių prijungimui prie 10 kV tinklo. 10 kV šynos įrengiamos lauke turi būti izoliuotos ir apsaugotos nuo paukščių ir gyvūnų poveikio.</w:t>
      </w:r>
    </w:p>
    <w:p w14:paraId="4119FD3D"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Suprojektuoti 10 kV maitinimo liniją (tarp AT 10 kV įvadų ir 10 kV skirstyklos). Tam tikslui paruošti viengyslių 10 kV kabelių technines specifikacijas. 10 kV kabeliai turi atitikti LST HD 620S2 10C standartą (arba analogišką), vardinė kabelio įtampa U0/U – 12/20 kV, maksimali kabelio įtampa Um – 24 kV. Projekte pateikti kabelių pralaidumo skaičiavimus.</w:t>
      </w:r>
    </w:p>
    <w:p w14:paraId="4119FD3E"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Suprojektuoti pakeitimus esamoje 10 kV skirstykloje, reikalingus AT-44 prijungimui. Projektuojant 10 kV narvelį (-ius) vadovautis standartiniais techniniais reikalavimais (</w:t>
      </w:r>
      <w:r>
        <w:rPr>
          <w:rFonts w:ascii="Arial" w:hAnsi="Arial"/>
          <w:b/>
          <w:color w:val="000000"/>
          <w:szCs w:val="22"/>
          <w:lang w:eastAsia="lt-LT"/>
        </w:rPr>
        <w:t>23 Priedas</w:t>
      </w:r>
      <w:r>
        <w:rPr>
          <w:rFonts w:ascii="Arial" w:hAnsi="Arial"/>
          <w:color w:val="000000"/>
          <w:szCs w:val="22"/>
          <w:lang w:eastAsia="lt-LT"/>
        </w:rPr>
        <w:t>). Prioritetiniu sprendiniu laikyti naujo 10 kV narvelio pastatymą prie esamo narvelio TS-10.23, pratęsiant 10 kV šynas Š2-10.</w:t>
      </w:r>
    </w:p>
    <w:p w14:paraId="4119FD3F"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olor w:val="000000"/>
          <w:szCs w:val="22"/>
          <w:lang w:eastAsia="lt-LT"/>
        </w:rPr>
        <w:t>Suprojektuoti reikiamus 330 kV ir 400 kV srovės ir įtampos matavimo transformatorius, kurie turi atitikti PSO standartinius techninius reikalavimus. Matavimo transformatorių įrengimo vietos, antrinių apvijų skaičius ir paskirtis tikslinami projektavimo metu, antrinių apvijų vardinė apkrova paskaičiuojama atsižvelgiant į prie apvijų jungiamų prietaisų ir įtaisų apkrovas. Srovės transformatoriai elektros energijos apskaitoms ir matavimų reikmėms turi būti projektuojami įvertinant galios transformatoriaus nominalią galią ir būtinybę užtikrinti reikalaujamą elektros energijos matavimo tikslumą visame apkrautumo diapazone. Jei pagal</w:t>
      </w:r>
      <w:r>
        <w:rPr>
          <w:rFonts w:ascii="Arial" w:hAnsi="Arial" w:cs="Arial"/>
          <w:szCs w:val="22"/>
        </w:rPr>
        <w:t xml:space="preserve"> skaičiavimus reikalingos srovės transformatorių šerdys su skirtingais transformacijos koeficientais, jų turi būti ne daugiau dviejų. Srovės transformatorių elektros apskaitoms ir matavimui skirtų šerdžių ir atšakų tikslumo klasė - 0,2s ir saugos faktorius Fs5. Visais atvejais srovės ir/arba kombinuotų matavimo transformatorių vardinė ilgalaikė terminė srovė (Icth) turi būti ≥ 150 %. Įtampos transformatorių elektros apskaitoms ir matavimui skirtų apvijų tikslumo </w:t>
      </w:r>
      <w:r>
        <w:rPr>
          <w:rFonts w:ascii="Arial" w:hAnsi="Arial" w:cs="Arial"/>
          <w:szCs w:val="22"/>
        </w:rPr>
        <w:lastRenderedPageBreak/>
        <w:t>klasė - 0,2. Elektros apskaitai naudojami matavimo transformatoriai iki darbų užbaigimo turi būti su Lietuvoje pripažintais patikros sertifikatais, išduotais gamintojo akredituotos laboratorijos, Lietuvos akredituotos laboratorijos arba kitos Europos Sąjungos šalies akredituotos laboratorijos, ar sertifikatus pakeičiančiais žymenimis, patvirtinančiais jų matavimo tikslumą. Kartu su kitais dokumentais PSO turi būti pateikti matavimo transformatorių atliktos patikros protokolai. Standartiniai techniniai reikalavimai 330 kV ir 400 kV matavimo transformatoriams pateikiami prieduose (</w:t>
      </w:r>
      <w:r>
        <w:rPr>
          <w:rFonts w:ascii="Arial" w:hAnsi="Arial" w:cs="Arial"/>
          <w:b/>
          <w:szCs w:val="22"/>
        </w:rPr>
        <w:t>24 Priedas</w:t>
      </w:r>
      <w:r>
        <w:rPr>
          <w:rFonts w:ascii="Arial" w:hAnsi="Arial" w:cs="Arial"/>
          <w:szCs w:val="22"/>
        </w:rPr>
        <w:t>) ir (</w:t>
      </w:r>
      <w:r>
        <w:rPr>
          <w:rFonts w:ascii="Arial" w:hAnsi="Arial" w:cs="Arial"/>
          <w:b/>
          <w:szCs w:val="22"/>
        </w:rPr>
        <w:t>25 Priedas</w:t>
      </w:r>
      <w:r>
        <w:rPr>
          <w:rFonts w:ascii="Arial" w:hAnsi="Arial" w:cs="Arial"/>
          <w:szCs w:val="22"/>
        </w:rPr>
        <w:t>).</w:t>
      </w:r>
    </w:p>
    <w:p w14:paraId="4119FD40"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Įtampos transformatorių arba kombinuotų srovės/įtampos transformatorių išdėstymas skirstykloje turi būti suprojektuotas taip, kad atstumas nuo įtampos arba kombinuoto srovės/įtampos transformatoriaus bet kurios fazės prijungimo gnybto iki TP įrengiamo asfaltuoto kelio krašto būtų ne didesnis kaip 20 m.</w:t>
      </w:r>
    </w:p>
    <w:p w14:paraId="4119FD41"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Suprojektuoti 400 kV ir 330 kV viršįtampių ribotuvus AT-44 apsaugai nuo viršįtampių. Specifikuoti jų charakteristikas analogiškas kaip ribotuvų įrengtų esamų autotransformatorių apsaugai. Sudarant viršįtampių ribotuvų specifikacijas vadovautis standartiniais techniniais reikalavimais pateiktais priede (</w:t>
      </w:r>
      <w:r>
        <w:rPr>
          <w:rFonts w:ascii="Arial" w:hAnsi="Arial"/>
          <w:b/>
          <w:color w:val="000000"/>
          <w:szCs w:val="22"/>
          <w:lang w:eastAsia="lt-LT"/>
        </w:rPr>
        <w:t>26 Priedas</w:t>
      </w:r>
      <w:r>
        <w:rPr>
          <w:rFonts w:ascii="Arial" w:hAnsi="Arial"/>
          <w:color w:val="000000"/>
          <w:szCs w:val="22"/>
          <w:lang w:eastAsia="lt-LT"/>
        </w:rPr>
        <w:t xml:space="preserve">). </w:t>
      </w:r>
    </w:p>
    <w:p w14:paraId="4119FD42" w14:textId="77777777" w:rsidR="00EE448D" w:rsidRDefault="0041629E">
      <w:pPr>
        <w:pStyle w:val="Stilius2"/>
        <w:numPr>
          <w:ilvl w:val="1"/>
          <w:numId w:val="34"/>
        </w:numPr>
        <w:spacing w:line="360" w:lineRule="auto"/>
        <w:ind w:left="851" w:right="0" w:hanging="567"/>
        <w:rPr>
          <w:rFonts w:ascii="Arial" w:hAnsi="Arial" w:cs="Arial"/>
          <w:szCs w:val="22"/>
        </w:rPr>
      </w:pPr>
      <w:bookmarkStart w:id="20" w:name="_Hlk31351518"/>
      <w:r>
        <w:rPr>
          <w:rFonts w:ascii="Arial" w:hAnsi="Arial"/>
          <w:color w:val="000000"/>
          <w:szCs w:val="22"/>
          <w:lang w:eastAsia="lt-LT"/>
        </w:rPr>
        <w:t xml:space="preserve">Viršįtampių ribotuvai turi būti su viršįtampių skaitikliais, turinčiais nuotėkio srovės dydžio matuoklius. Visų viršįtampių ribotuvų viršįtampių skaitikliai privalo būti įrengiami 2,5 – 3 metrų aukštyje nuo žemės paviršiaus, kad būtų galima be papildomų pakėlimo į aukštį priemonių matyti skaitiklio reikšmes. </w:t>
      </w:r>
      <w:bookmarkEnd w:id="20"/>
      <w:r>
        <w:rPr>
          <w:rFonts w:ascii="Arial" w:hAnsi="Arial"/>
          <w:color w:val="000000"/>
          <w:szCs w:val="22"/>
          <w:lang w:eastAsia="lt-LT"/>
        </w:rPr>
        <w:t>Gali būti naudojamos papildomos viršįtampių ribotuvų gamintojo tiekiamos priemonės, leidžiančios viršįtampių registratorius įrengti vietoje, nutolusioje nuo ribotuvo (pvz. tarpusavyje laidu</w:t>
      </w:r>
      <w:r>
        <w:rPr>
          <w:rFonts w:ascii="Arial" w:hAnsi="Arial" w:cs="Arial"/>
          <w:szCs w:val="22"/>
        </w:rPr>
        <w:t xml:space="preserve"> sujungtų jutiklio ir skaitiklio kombinacija).</w:t>
      </w:r>
    </w:p>
    <w:p w14:paraId="4119FD43"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bookmarkStart w:id="21" w:name="_Hlk128040764"/>
      <w:r>
        <w:rPr>
          <w:rFonts w:ascii="Arial" w:hAnsi="Arial"/>
          <w:color w:val="000000"/>
          <w:szCs w:val="22"/>
          <w:lang w:eastAsia="lt-LT"/>
        </w:rPr>
        <w:t>Visi viršįtampių ribotuvai montuojami ant gamyklinių izoliuojančių padų, užtikrinant galimybę atlikti ribotuvų nuotėkio srovės matavimus neatjungus darbinės 400 kV arba 330 kV įtampos. Kiekvienam viršįtampių ribotuvui turi būti numatomas atskiras prijungimo laidininkas (tarp viršįtampių ribotuvo metalinio pado ir įžeminimo įrenginio arba metalinio pado - viršįtampių skaitiklio - įžeminimo įrenginio) tinkamo skerspjūvio, laidininkai turi būti vientisi (be sujungimų), o jų ilgis turi būti parinktas toks, kad būtų išlaikytos viršįtampių ribotuvų gamintojo specifikuotos techninės charakteristikos. Viršįtampių ribotuvai, viršįtampių skaitikliai neturi būti sujungiami su įžeminimo įrenginiu panaudojant įrenginio laikančiąsias metalines konstrukcijas. Registratoriai su įžeminimo įrenginiais sujungiami vadovaujantis gamintojo instrukcijomis.</w:t>
      </w:r>
      <w:bookmarkEnd w:id="21"/>
    </w:p>
    <w:p w14:paraId="4119FD44"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olor w:val="000000"/>
          <w:szCs w:val="22"/>
          <w:lang w:eastAsia="lt-LT"/>
        </w:rPr>
        <w:t>Įvertinti esamos žaibosaugos sistemos pakankamumą AT-44 apsaugai. Reikalui esant sudaryti žaibosaugos planą, pagrįstai nustatant reikalingą</w:t>
      </w:r>
      <w:r>
        <w:rPr>
          <w:rFonts w:ascii="Arial" w:hAnsi="Arial" w:cs="Arial"/>
          <w:szCs w:val="22"/>
        </w:rPr>
        <w:t xml:space="preserve"> apsaugos nuo žaibo klasę. Suprojektuoti AS apsaugos nuo žaibo sistemą, parenkant strypinių žaibolaidžių kiekį, jų technines charakteristikas, montavimo aukštį, išdėstymą. Neprojektuoti žaibolaidžių ant transformatorių portalų. Įvertinti skirstykloje ar šalia jos esančius apsaugos nuo žaibo įrenginius (žaibosaugos trosus, žaibolaidžius ir ryšių bokštus, esančius PSO </w:t>
      </w:r>
      <w:r>
        <w:rPr>
          <w:rFonts w:ascii="Arial" w:hAnsi="Arial" w:cs="Arial"/>
          <w:szCs w:val="22"/>
        </w:rPr>
        <w:lastRenderedPageBreak/>
        <w:t xml:space="preserve">priklausomybėje). </w:t>
      </w:r>
      <w:bookmarkStart w:id="22" w:name="_Hlk194051356"/>
      <w:r>
        <w:rPr>
          <w:rFonts w:ascii="Arial" w:hAnsi="Arial" w:cs="Arial"/>
          <w:szCs w:val="22"/>
        </w:rPr>
        <w:t>Projektuojant žaibolaidžius įvertinti projekto etapus, kad kiekvieno projekto etapo įjungiami įrenginiai būtų patikimai apsaugoti nuo žaibo.</w:t>
      </w:r>
      <w:bookmarkEnd w:id="22"/>
    </w:p>
    <w:p w14:paraId="4119FD45"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Žaibosaugos zonų skaičiavimui / modeliavimui naudoti sferos metodą. Žaibosaugos zonas apskaičiuoti / modeliuoti įvertinant saugomų įrenginių aukštį. Skaičiavimo / modeliavimo rezultatus kartu su brėžiniais pateikti PP ir TDP.</w:t>
      </w:r>
    </w:p>
    <w:p w14:paraId="4119FD46"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olor w:val="000000"/>
          <w:szCs w:val="22"/>
          <w:lang w:eastAsia="lt-LT"/>
        </w:rPr>
        <w:t>Žaibolaidžių prijungimą prie įžeminimo įrenginių suprojektuoti taip, kad</w:t>
      </w:r>
      <w:r>
        <w:rPr>
          <w:rFonts w:ascii="Arial" w:hAnsi="Arial" w:cs="Arial"/>
          <w:szCs w:val="22"/>
        </w:rPr>
        <w:t xml:space="preserve"> įžeminimo laidininko ilgis tarp žaibolaidžio prijungimo prie įžemintuvo (TP įžeminimo kontūro) taško ir viršįtampiams jautrių įrenginių (galios transformatorių, matavimo transformatorių, kondensatorių, reaktorių ir pan.) įžeminimo prijungimo prie įžemintuvo taško turi būti ne mažesnis kaip 15 m. Šis atstumas(-ai) turi būti aiškiai nurodytas projekto brėžiniuose, įžeminimo kontūro plane.</w:t>
      </w:r>
    </w:p>
    <w:p w14:paraId="4119FD47"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Suprojektuoti reikiamus pakeitimus pastotės kintamos ir nuolatinės srovės skyduose (toliau - KSSRS ir NSSRS). TDP aprašyti ir schemose pateikti informaciją apie naujų įrenginių prijungimo prie esamų KSSRS ir NSSRS sprendinius.</w:t>
      </w:r>
    </w:p>
    <w:p w14:paraId="4119FD48" w14:textId="57A4156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olor w:val="000000"/>
          <w:szCs w:val="22"/>
          <w:lang w:eastAsia="lt-LT"/>
        </w:rPr>
        <w:t xml:space="preserve">Suprojektuoti esamų 330 kV ir 400 kV šynų tiltų pakeitimus, reikalingus prijungti AT-44 atitinkamų įtampų įvadų prijungimą prie 330 </w:t>
      </w:r>
      <w:proofErr w:type="spellStart"/>
      <w:r>
        <w:rPr>
          <w:rFonts w:ascii="Arial" w:hAnsi="Arial"/>
          <w:color w:val="000000"/>
          <w:szCs w:val="22"/>
          <w:lang w:eastAsia="lt-LT"/>
        </w:rPr>
        <w:t>kV</w:t>
      </w:r>
      <w:proofErr w:type="spellEnd"/>
      <w:r>
        <w:rPr>
          <w:rFonts w:ascii="Arial" w:hAnsi="Arial"/>
          <w:color w:val="000000"/>
          <w:szCs w:val="22"/>
          <w:lang w:eastAsia="lt-LT"/>
        </w:rPr>
        <w:t xml:space="preserve"> ir 400 </w:t>
      </w:r>
      <w:proofErr w:type="spellStart"/>
      <w:r>
        <w:rPr>
          <w:rFonts w:ascii="Arial" w:hAnsi="Arial"/>
          <w:color w:val="000000"/>
          <w:szCs w:val="22"/>
          <w:lang w:eastAsia="lt-LT"/>
        </w:rPr>
        <w:t>kV</w:t>
      </w:r>
      <w:proofErr w:type="spellEnd"/>
      <w:r>
        <w:rPr>
          <w:rFonts w:ascii="Arial" w:hAnsi="Arial"/>
          <w:color w:val="000000"/>
          <w:szCs w:val="22"/>
          <w:lang w:eastAsia="lt-LT"/>
        </w:rPr>
        <w:t xml:space="preserve"> skirstyklų. Parenkant 330 kV ir 400 kV laidininkus</w:t>
      </w:r>
      <w:r>
        <w:rPr>
          <w:rFonts w:ascii="Arial" w:hAnsi="Arial" w:cs="Arial"/>
          <w:szCs w:val="22"/>
        </w:rPr>
        <w:t xml:space="preserve"> įvertinti laidininkų įšilimą, vainikinius išlydžius, terminį ir elektrodinaminį atsparumą trumpojo jungimo srovėms, mechaninį atsparumą, srovės perkrovas, įtampos nuostolius ir ekonomiškumą, aplinkos sąlygas (apledėjimo, vėjo poveikį) ir nustatyti įrenginių leidžiamas apkrovas. Apkrovų skaičiavimų rezultatus pateikti suvestinėje lentelėje (1 lentelė). Skirtingose skirstyklos vietose pasikartojančių analogiškų apšynavimo atvejų atskirai vertinti ir pateikti lentelėje nereikia. Jungtuvams ir skyrikliams statinės mechaninės apkrovos turi būti privalomai skaičiuojamos/modeliuojamos trimis kryptimis, kaip nurodyta LST EN 62271-100 ir LST EN 62271-102 standartuose, visiems kitiems įrenginiams apkrova visomis kryptimis vertinama vienoda. Papildomai įvertinti ir lentelėje pateikti apkrovų, veiksiančių AT-44 400 kV, 330 kV ir neutralės įvadus. Projekte turi būti pateikti maksimalūs kietų laidininkų (jeigu tokie bus naudojami) įlinkiai blogiausiomis sąlygomis. Turi būti tenkinamos sąlygos:</w:t>
      </w:r>
    </w:p>
    <w:p w14:paraId="4119FD49" w14:textId="77777777" w:rsidR="00EE448D" w:rsidRDefault="0041629E">
      <w:pPr>
        <w:pStyle w:val="Stilius2"/>
        <w:numPr>
          <w:ilvl w:val="2"/>
          <w:numId w:val="34"/>
        </w:numPr>
        <w:spacing w:line="360" w:lineRule="auto"/>
        <w:ind w:left="1134" w:right="0" w:hanging="567"/>
        <w:rPr>
          <w:rFonts w:ascii="Arial" w:hAnsi="Arial"/>
        </w:rPr>
      </w:pPr>
      <w:r>
        <w:rPr>
          <w:rFonts w:ascii="Arial" w:hAnsi="Arial"/>
        </w:rPr>
        <w:t>vamzdžių įlinkis dėl savo svorio bei įvertinus prie vamzdžio prijungtus kitus laidininkus ir gnybtus turi būti mažesnis nei „l/150“, čia l – vamzdžio ilgis;</w:t>
      </w:r>
    </w:p>
    <w:p w14:paraId="4119FD4A" w14:textId="77777777" w:rsidR="00EE448D" w:rsidRDefault="0041629E">
      <w:pPr>
        <w:pStyle w:val="Stilius2"/>
        <w:numPr>
          <w:ilvl w:val="2"/>
          <w:numId w:val="34"/>
        </w:numPr>
        <w:spacing w:line="360" w:lineRule="auto"/>
        <w:ind w:left="1134" w:right="0" w:hanging="567"/>
        <w:rPr>
          <w:rFonts w:ascii="Arial" w:hAnsi="Arial"/>
        </w:rPr>
      </w:pPr>
      <w:r>
        <w:rPr>
          <w:rFonts w:ascii="Arial" w:hAnsi="Arial"/>
        </w:rPr>
        <w:t>vamzdžių įlinkis dėl savo svorio, apšalo bei įvertinus prie vamzdžio prijungtus kitus laidininkus ir gnybtus turi būti mažesnis „l/80“, čia l – vamzdžio ilgis.</w:t>
      </w:r>
    </w:p>
    <w:p w14:paraId="4119FD4B"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 xml:space="preserve">Prioritetu laikyti vientisų (be sujungimų) vamzdžių protarpyje panaudojimą, o nesant galimybei panaudoti vientisų (be sujungimų) vamzdžių, skaičiuojant įlinkius įvertinti vamzdžių sujungimo protarpyje įtaką įlinkiui. Projekte turi būti pateikti maksimalūs kietų laidininkų (vamzdžių) įlinkiai blogiausiomis sąlygomis ilgiausiam protarpiui. Visi skaičiavimai turi būti pateikti projekte. Standartiniai techniniai reikalavimai </w:t>
      </w:r>
      <w:bookmarkStart w:id="23" w:name="_Hlk36996149"/>
      <w:r>
        <w:rPr>
          <w:rFonts w:ascii="Arial" w:hAnsi="Arial"/>
          <w:color w:val="000000"/>
          <w:szCs w:val="22"/>
          <w:lang w:eastAsia="lt-LT"/>
        </w:rPr>
        <w:t xml:space="preserve">kietiems laidininkams (vamzdžiams) </w:t>
      </w:r>
      <w:bookmarkEnd w:id="23"/>
      <w:r>
        <w:rPr>
          <w:rFonts w:ascii="Arial" w:hAnsi="Arial"/>
          <w:color w:val="000000"/>
          <w:szCs w:val="22"/>
          <w:lang w:eastAsia="lt-LT"/>
        </w:rPr>
        <w:t>pateikiami priede (</w:t>
      </w:r>
      <w:r>
        <w:rPr>
          <w:rFonts w:ascii="Arial" w:hAnsi="Arial"/>
          <w:b/>
          <w:color w:val="000000"/>
          <w:szCs w:val="22"/>
          <w:lang w:eastAsia="lt-LT"/>
        </w:rPr>
        <w:t>27 Priedas</w:t>
      </w:r>
      <w:r>
        <w:rPr>
          <w:rFonts w:ascii="Arial" w:hAnsi="Arial"/>
          <w:color w:val="000000"/>
          <w:szCs w:val="22"/>
          <w:lang w:eastAsia="lt-LT"/>
        </w:rPr>
        <w:t>) . Standartiniai techniniai reikalavimai lankstiems laidininkams (laidams) TP teritorijoje pateikiami priede (</w:t>
      </w:r>
      <w:r>
        <w:rPr>
          <w:rFonts w:ascii="Arial" w:hAnsi="Arial"/>
          <w:b/>
          <w:color w:val="000000"/>
          <w:szCs w:val="22"/>
          <w:lang w:eastAsia="lt-LT"/>
        </w:rPr>
        <w:t>28 Priedas</w:t>
      </w:r>
      <w:r>
        <w:rPr>
          <w:rFonts w:ascii="Arial" w:hAnsi="Arial"/>
          <w:color w:val="000000"/>
          <w:szCs w:val="22"/>
          <w:lang w:eastAsia="lt-LT"/>
        </w:rPr>
        <w:t>).</w:t>
      </w:r>
    </w:p>
    <w:p w14:paraId="4119FD4C" w14:textId="77777777" w:rsidR="00EE448D" w:rsidRDefault="00EE448D">
      <w:pPr>
        <w:pStyle w:val="ListParagraph"/>
        <w:jc w:val="both"/>
        <w:rPr>
          <w:rFonts w:ascii="Arial" w:hAnsi="Arial" w:cs="Arial"/>
          <w:color w:val="000000"/>
          <w:kern w:val="1"/>
          <w:sz w:val="22"/>
          <w:szCs w:val="22"/>
          <w:lang w:val="lt-LT" w:eastAsia="ar-SA"/>
        </w:rPr>
      </w:pPr>
    </w:p>
    <w:p w14:paraId="4119FD4D" w14:textId="77777777" w:rsidR="00EE448D" w:rsidRDefault="0041629E">
      <w:pPr>
        <w:spacing w:line="276" w:lineRule="auto"/>
        <w:jc w:val="both"/>
        <w:rPr>
          <w:rFonts w:ascii="Arial" w:hAnsi="Arial" w:cs="Arial"/>
          <w:color w:val="000000"/>
          <w:sz w:val="22"/>
          <w:szCs w:val="22"/>
          <w:lang w:val="lt-LT"/>
        </w:rPr>
      </w:pPr>
      <w:r>
        <w:rPr>
          <w:rFonts w:ascii="Arial" w:hAnsi="Arial" w:cs="Arial"/>
          <w:b/>
          <w:bCs/>
          <w:color w:val="000000"/>
          <w:sz w:val="22"/>
          <w:szCs w:val="22"/>
          <w:lang w:val="lt-LT"/>
        </w:rPr>
        <w:t>1 lentelė.</w:t>
      </w:r>
      <w:r>
        <w:rPr>
          <w:rFonts w:ascii="Arial" w:hAnsi="Arial" w:cs="Arial"/>
          <w:color w:val="000000"/>
          <w:sz w:val="22"/>
          <w:szCs w:val="22"/>
          <w:lang w:val="lt-LT"/>
        </w:rPr>
        <w:t xml:space="preserve"> Mechaninio poveikio įrenginiams skaičiavimo suminių rezultatų lentelės pavyzdys</w:t>
      </w:r>
    </w:p>
    <w:tbl>
      <w:tblPr>
        <w:tblStyle w:val="TableGrid"/>
        <w:tblW w:w="10206" w:type="dxa"/>
        <w:tblInd w:w="-5" w:type="dxa"/>
        <w:tblLook w:val="04A0" w:firstRow="1" w:lastRow="0" w:firstColumn="1" w:lastColumn="0" w:noHBand="0" w:noVBand="1"/>
      </w:tblPr>
      <w:tblGrid>
        <w:gridCol w:w="2086"/>
        <w:gridCol w:w="1402"/>
        <w:gridCol w:w="1259"/>
        <w:gridCol w:w="1490"/>
        <w:gridCol w:w="1694"/>
        <w:gridCol w:w="2275"/>
      </w:tblGrid>
      <w:tr w:rsidR="00EE448D" w:rsidRPr="00410EE0" w14:paraId="4119FD52" w14:textId="77777777">
        <w:trPr>
          <w:trHeight w:val="865"/>
        </w:trPr>
        <w:tc>
          <w:tcPr>
            <w:tcW w:w="2086" w:type="dxa"/>
            <w:shd w:val="clear" w:color="auto" w:fill="D9D9D9"/>
          </w:tcPr>
          <w:p w14:paraId="4119FD4E"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Įrenginys ir jo apšynavimo būdas (nurodomas iš įrenginio abiejų pusių) bei laidininko ilgis</w:t>
            </w:r>
          </w:p>
        </w:tc>
        <w:tc>
          <w:tcPr>
            <w:tcW w:w="4151" w:type="dxa"/>
            <w:gridSpan w:val="3"/>
            <w:shd w:val="clear" w:color="auto" w:fill="D9D9D9"/>
          </w:tcPr>
          <w:p w14:paraId="4119FD4F"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Maksimali suskaičiuota statinė jėga veikianti įrenginį įvertinus laidininkų svorį, išorinius veiksnius (vėja, apšalą) ir esant nepalankiausioms aplinkybės, N</w:t>
            </w:r>
          </w:p>
        </w:tc>
        <w:tc>
          <w:tcPr>
            <w:tcW w:w="1694" w:type="dxa"/>
            <w:shd w:val="clear" w:color="auto" w:fill="D9D9D9"/>
          </w:tcPr>
          <w:p w14:paraId="4119FD50"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Parenkamas minimalus įrenginio statinis mechaninis atsparumas, N</w:t>
            </w:r>
          </w:p>
        </w:tc>
        <w:tc>
          <w:tcPr>
            <w:tcW w:w="2275" w:type="dxa"/>
            <w:shd w:val="clear" w:color="auto" w:fill="D9D9D9"/>
          </w:tcPr>
          <w:p w14:paraId="4119FD51"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Maksimali suskaičiuota dinaminė jėga veikianti įrenginį įvertinus laidininkų svorį, išorinius veiksnius (vėja, apšalą) ir esant nepalankiausioms aplinkybės, N</w:t>
            </w:r>
          </w:p>
        </w:tc>
      </w:tr>
      <w:tr w:rsidR="00EE448D" w14:paraId="4119FD5A" w14:textId="77777777">
        <w:trPr>
          <w:trHeight w:val="284"/>
        </w:trPr>
        <w:tc>
          <w:tcPr>
            <w:tcW w:w="2086" w:type="dxa"/>
            <w:vMerge w:val="restart"/>
          </w:tcPr>
          <w:p w14:paraId="4119FD53" w14:textId="77777777" w:rsidR="00EE448D" w:rsidRDefault="0041629E">
            <w:pPr>
              <w:rPr>
                <w:rFonts w:ascii="Arial" w:hAnsi="Arial" w:cs="Arial"/>
                <w:i/>
                <w:iCs/>
                <w:color w:val="000000"/>
                <w:sz w:val="20"/>
                <w:szCs w:val="20"/>
                <w:lang w:val="lt-LT"/>
              </w:rPr>
            </w:pPr>
            <w:r>
              <w:rPr>
                <w:rFonts w:ascii="Arial" w:hAnsi="Arial" w:cs="Arial"/>
                <w:i/>
                <w:iCs/>
                <w:color w:val="000000"/>
                <w:sz w:val="20"/>
                <w:szCs w:val="20"/>
                <w:lang w:val="lt-LT"/>
              </w:rPr>
              <w:t>Jungtuvas, prie kurio iš abiejų pusių</w:t>
            </w:r>
          </w:p>
          <w:p w14:paraId="4119FD54" w14:textId="77777777" w:rsidR="00EE448D" w:rsidRDefault="0041629E">
            <w:pPr>
              <w:rPr>
                <w:rFonts w:ascii="Arial" w:hAnsi="Arial" w:cs="Arial"/>
                <w:color w:val="000000"/>
                <w:sz w:val="20"/>
                <w:szCs w:val="20"/>
                <w:lang w:val="lt-LT"/>
              </w:rPr>
            </w:pPr>
            <w:r>
              <w:rPr>
                <w:rFonts w:ascii="Arial" w:hAnsi="Arial" w:cs="Arial"/>
                <w:i/>
                <w:iCs/>
                <w:color w:val="000000"/>
                <w:sz w:val="20"/>
                <w:szCs w:val="20"/>
                <w:lang w:val="lt-LT"/>
              </w:rPr>
              <w:t xml:space="preserve">jungiami laidai (... m ir ... m ilgio) </w:t>
            </w:r>
          </w:p>
        </w:tc>
        <w:tc>
          <w:tcPr>
            <w:tcW w:w="1402" w:type="dxa"/>
          </w:tcPr>
          <w:p w14:paraId="4119FD55"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thA</w:t>
            </w:r>
            <w:r>
              <w:rPr>
                <w:rFonts w:ascii="Arial" w:hAnsi="Arial" w:cs="Arial"/>
                <w:b/>
                <w:bCs/>
                <w:color w:val="000000"/>
                <w:sz w:val="20"/>
                <w:szCs w:val="20"/>
                <w:lang w:val="lt-LT"/>
              </w:rPr>
              <w:t xml:space="preserve"> kryptimi pagal LST EN 62271-100:</w:t>
            </w:r>
          </w:p>
        </w:tc>
        <w:tc>
          <w:tcPr>
            <w:tcW w:w="1259" w:type="dxa"/>
          </w:tcPr>
          <w:p w14:paraId="4119FD56"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thB</w:t>
            </w:r>
            <w:r>
              <w:rPr>
                <w:rFonts w:ascii="Arial" w:hAnsi="Arial" w:cs="Arial"/>
                <w:b/>
                <w:bCs/>
                <w:color w:val="000000"/>
                <w:sz w:val="20"/>
                <w:szCs w:val="20"/>
                <w:lang w:val="lt-LT"/>
              </w:rPr>
              <w:t xml:space="preserve"> kryptimi pagal LST EN 62271-100:</w:t>
            </w:r>
          </w:p>
        </w:tc>
        <w:tc>
          <w:tcPr>
            <w:tcW w:w="1490" w:type="dxa"/>
          </w:tcPr>
          <w:p w14:paraId="4119FD57"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tv</w:t>
            </w:r>
            <w:r>
              <w:rPr>
                <w:rFonts w:ascii="Arial" w:hAnsi="Arial" w:cs="Arial"/>
                <w:b/>
                <w:bCs/>
                <w:color w:val="000000"/>
                <w:sz w:val="20"/>
                <w:szCs w:val="20"/>
                <w:lang w:val="lt-LT"/>
              </w:rPr>
              <w:t xml:space="preserve"> kryptimi pagal LST EN 62271-100:</w:t>
            </w:r>
          </w:p>
        </w:tc>
        <w:tc>
          <w:tcPr>
            <w:tcW w:w="1694" w:type="dxa"/>
            <w:vAlign w:val="center"/>
          </w:tcPr>
          <w:p w14:paraId="4119FD58"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thA</w:t>
            </w:r>
            <w:r>
              <w:rPr>
                <w:rFonts w:ascii="Arial" w:hAnsi="Arial" w:cs="Arial"/>
                <w:b/>
                <w:bCs/>
                <w:color w:val="000000"/>
                <w:sz w:val="20"/>
                <w:szCs w:val="20"/>
                <w:lang w:val="lt-LT"/>
              </w:rPr>
              <w:t>:</w:t>
            </w:r>
            <w:r>
              <w:rPr>
                <w:rFonts w:ascii="Arial" w:hAnsi="Arial" w:cs="Arial"/>
                <w:color w:val="000000"/>
                <w:sz w:val="20"/>
                <w:szCs w:val="20"/>
                <w:lang w:val="lt-LT"/>
              </w:rPr>
              <w:t xml:space="preserve"> </w:t>
            </w:r>
            <w:r>
              <w:rPr>
                <w:rFonts w:ascii="Arial" w:hAnsi="Arial" w:cs="Arial"/>
                <w:i/>
                <w:iCs/>
                <w:color w:val="000000"/>
                <w:sz w:val="20"/>
                <w:szCs w:val="20"/>
                <w:lang w:val="lt-LT"/>
              </w:rPr>
              <w:t>≥ XXXX</w:t>
            </w:r>
          </w:p>
        </w:tc>
        <w:tc>
          <w:tcPr>
            <w:tcW w:w="2275" w:type="dxa"/>
            <w:vMerge w:val="restart"/>
            <w:vAlign w:val="center"/>
          </w:tcPr>
          <w:p w14:paraId="4119FD59" w14:textId="77777777" w:rsidR="00EE448D" w:rsidRDefault="0041629E">
            <w:pPr>
              <w:jc w:val="center"/>
              <w:rPr>
                <w:rFonts w:ascii="Arial" w:hAnsi="Arial" w:cs="Arial"/>
                <w:color w:val="000000"/>
                <w:sz w:val="20"/>
                <w:szCs w:val="20"/>
                <w:lang w:val="lt-LT"/>
              </w:rPr>
            </w:pPr>
            <w:r>
              <w:rPr>
                <w:rFonts w:ascii="Arial" w:hAnsi="Arial" w:cs="Arial"/>
                <w:i/>
                <w:iCs/>
                <w:color w:val="000000"/>
                <w:sz w:val="20"/>
                <w:szCs w:val="20"/>
                <w:lang w:val="lt-LT"/>
              </w:rPr>
              <w:t>XXXX</w:t>
            </w:r>
          </w:p>
        </w:tc>
      </w:tr>
      <w:tr w:rsidR="00EE448D" w14:paraId="4119FD61" w14:textId="77777777">
        <w:trPr>
          <w:trHeight w:val="284"/>
        </w:trPr>
        <w:tc>
          <w:tcPr>
            <w:tcW w:w="2086" w:type="dxa"/>
            <w:vMerge/>
          </w:tcPr>
          <w:p w14:paraId="4119FD5B" w14:textId="77777777" w:rsidR="00EE448D" w:rsidRDefault="00EE448D">
            <w:pPr>
              <w:rPr>
                <w:rFonts w:ascii="Arial" w:hAnsi="Arial" w:cs="Arial"/>
                <w:color w:val="000000"/>
                <w:sz w:val="20"/>
                <w:szCs w:val="20"/>
                <w:lang w:val="lt-LT"/>
              </w:rPr>
            </w:pPr>
          </w:p>
        </w:tc>
        <w:tc>
          <w:tcPr>
            <w:tcW w:w="1402" w:type="dxa"/>
            <w:vMerge w:val="restart"/>
            <w:vAlign w:val="center"/>
          </w:tcPr>
          <w:p w14:paraId="4119FD5C" w14:textId="77777777" w:rsidR="00EE448D" w:rsidRDefault="0041629E">
            <w:pPr>
              <w:jc w:val="center"/>
              <w:rPr>
                <w:rFonts w:ascii="Arial" w:hAnsi="Arial" w:cs="Arial"/>
                <w:color w:val="000000"/>
                <w:sz w:val="20"/>
                <w:szCs w:val="20"/>
                <w:lang w:val="lt-LT"/>
              </w:rPr>
            </w:pPr>
            <w:r>
              <w:rPr>
                <w:rFonts w:ascii="Arial" w:hAnsi="Arial" w:cs="Arial"/>
                <w:i/>
                <w:iCs/>
                <w:color w:val="000000"/>
                <w:sz w:val="20"/>
                <w:szCs w:val="20"/>
                <w:lang w:val="lt-LT"/>
              </w:rPr>
              <w:t>XXX</w:t>
            </w:r>
          </w:p>
        </w:tc>
        <w:tc>
          <w:tcPr>
            <w:tcW w:w="1259" w:type="dxa"/>
            <w:vMerge w:val="restart"/>
            <w:vAlign w:val="center"/>
          </w:tcPr>
          <w:p w14:paraId="4119FD5D" w14:textId="77777777" w:rsidR="00EE448D" w:rsidRDefault="0041629E">
            <w:pPr>
              <w:jc w:val="center"/>
              <w:rPr>
                <w:rFonts w:ascii="Arial" w:hAnsi="Arial" w:cs="Arial"/>
                <w:color w:val="000000"/>
                <w:sz w:val="20"/>
                <w:szCs w:val="20"/>
                <w:lang w:val="lt-LT"/>
              </w:rPr>
            </w:pPr>
            <w:r>
              <w:rPr>
                <w:rFonts w:ascii="Arial" w:hAnsi="Arial" w:cs="Arial"/>
                <w:i/>
                <w:iCs/>
                <w:color w:val="000000"/>
                <w:sz w:val="20"/>
                <w:szCs w:val="20"/>
                <w:lang w:val="lt-LT"/>
              </w:rPr>
              <w:t>XXX</w:t>
            </w:r>
          </w:p>
        </w:tc>
        <w:tc>
          <w:tcPr>
            <w:tcW w:w="1490" w:type="dxa"/>
            <w:vMerge w:val="restart"/>
            <w:vAlign w:val="center"/>
          </w:tcPr>
          <w:p w14:paraId="4119FD5E" w14:textId="77777777" w:rsidR="00EE448D" w:rsidRDefault="0041629E">
            <w:pPr>
              <w:jc w:val="center"/>
              <w:rPr>
                <w:rFonts w:ascii="Arial" w:hAnsi="Arial" w:cs="Arial"/>
                <w:i/>
                <w:iCs/>
                <w:color w:val="000000"/>
                <w:sz w:val="20"/>
                <w:szCs w:val="20"/>
                <w:lang w:val="lt-LT"/>
              </w:rPr>
            </w:pPr>
            <w:r>
              <w:rPr>
                <w:rFonts w:ascii="Arial" w:hAnsi="Arial" w:cs="Arial"/>
                <w:i/>
                <w:iCs/>
                <w:color w:val="000000"/>
                <w:sz w:val="20"/>
                <w:szCs w:val="20"/>
                <w:lang w:val="lt-LT"/>
              </w:rPr>
              <w:t>XXX</w:t>
            </w:r>
          </w:p>
        </w:tc>
        <w:tc>
          <w:tcPr>
            <w:tcW w:w="1694" w:type="dxa"/>
            <w:vAlign w:val="center"/>
          </w:tcPr>
          <w:p w14:paraId="4119FD5F"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thB</w:t>
            </w:r>
            <w:r>
              <w:rPr>
                <w:rFonts w:ascii="Arial" w:hAnsi="Arial" w:cs="Arial"/>
                <w:b/>
                <w:bCs/>
                <w:color w:val="000000"/>
                <w:sz w:val="20"/>
                <w:szCs w:val="20"/>
                <w:lang w:val="lt-LT"/>
              </w:rPr>
              <w:t>:</w:t>
            </w:r>
            <w:r>
              <w:rPr>
                <w:rFonts w:ascii="Arial" w:hAnsi="Arial" w:cs="Arial"/>
                <w:color w:val="000000"/>
                <w:sz w:val="20"/>
                <w:szCs w:val="20"/>
                <w:lang w:val="lt-LT"/>
              </w:rPr>
              <w:t xml:space="preserve"> </w:t>
            </w:r>
            <w:r>
              <w:rPr>
                <w:rFonts w:ascii="Arial" w:hAnsi="Arial" w:cs="Arial"/>
                <w:i/>
                <w:iCs/>
                <w:color w:val="000000"/>
                <w:sz w:val="20"/>
                <w:szCs w:val="20"/>
                <w:lang w:val="lt-LT"/>
              </w:rPr>
              <w:t>≥ XXXX</w:t>
            </w:r>
          </w:p>
        </w:tc>
        <w:tc>
          <w:tcPr>
            <w:tcW w:w="2275" w:type="dxa"/>
            <w:vMerge/>
            <w:vAlign w:val="center"/>
          </w:tcPr>
          <w:p w14:paraId="4119FD60" w14:textId="77777777" w:rsidR="00EE448D" w:rsidRDefault="00EE448D">
            <w:pPr>
              <w:jc w:val="center"/>
              <w:rPr>
                <w:rFonts w:ascii="Arial" w:hAnsi="Arial" w:cs="Arial"/>
                <w:color w:val="000000"/>
                <w:sz w:val="20"/>
                <w:szCs w:val="20"/>
                <w:lang w:val="lt-LT"/>
              </w:rPr>
            </w:pPr>
          </w:p>
        </w:tc>
      </w:tr>
      <w:tr w:rsidR="00EE448D" w14:paraId="4119FD68" w14:textId="77777777">
        <w:trPr>
          <w:trHeight w:val="284"/>
        </w:trPr>
        <w:tc>
          <w:tcPr>
            <w:tcW w:w="2086" w:type="dxa"/>
            <w:vMerge/>
          </w:tcPr>
          <w:p w14:paraId="4119FD62" w14:textId="77777777" w:rsidR="00EE448D" w:rsidRDefault="00EE448D">
            <w:pPr>
              <w:rPr>
                <w:rFonts w:ascii="Arial" w:hAnsi="Arial" w:cs="Arial"/>
                <w:color w:val="000000"/>
                <w:sz w:val="20"/>
                <w:szCs w:val="20"/>
                <w:lang w:val="lt-LT"/>
              </w:rPr>
            </w:pPr>
          </w:p>
        </w:tc>
        <w:tc>
          <w:tcPr>
            <w:tcW w:w="1402" w:type="dxa"/>
            <w:vMerge/>
          </w:tcPr>
          <w:p w14:paraId="4119FD63" w14:textId="77777777" w:rsidR="00EE448D" w:rsidRDefault="00EE448D">
            <w:pPr>
              <w:jc w:val="center"/>
              <w:rPr>
                <w:rFonts w:ascii="Arial" w:hAnsi="Arial" w:cs="Arial"/>
                <w:color w:val="000000"/>
                <w:sz w:val="20"/>
                <w:szCs w:val="20"/>
                <w:lang w:val="lt-LT"/>
              </w:rPr>
            </w:pPr>
          </w:p>
        </w:tc>
        <w:tc>
          <w:tcPr>
            <w:tcW w:w="1259" w:type="dxa"/>
            <w:vMerge/>
          </w:tcPr>
          <w:p w14:paraId="4119FD64" w14:textId="77777777" w:rsidR="00EE448D" w:rsidRDefault="00EE448D">
            <w:pPr>
              <w:jc w:val="center"/>
              <w:rPr>
                <w:rFonts w:ascii="Arial" w:hAnsi="Arial" w:cs="Arial"/>
                <w:color w:val="000000"/>
                <w:sz w:val="20"/>
                <w:szCs w:val="20"/>
                <w:lang w:val="lt-LT"/>
              </w:rPr>
            </w:pPr>
          </w:p>
        </w:tc>
        <w:tc>
          <w:tcPr>
            <w:tcW w:w="1490" w:type="dxa"/>
            <w:vMerge/>
          </w:tcPr>
          <w:p w14:paraId="4119FD65" w14:textId="77777777" w:rsidR="00EE448D" w:rsidRDefault="00EE448D">
            <w:pPr>
              <w:jc w:val="center"/>
              <w:rPr>
                <w:rFonts w:ascii="Arial" w:hAnsi="Arial" w:cs="Arial"/>
                <w:color w:val="000000"/>
                <w:sz w:val="20"/>
                <w:szCs w:val="20"/>
                <w:lang w:val="lt-LT"/>
              </w:rPr>
            </w:pPr>
          </w:p>
        </w:tc>
        <w:tc>
          <w:tcPr>
            <w:tcW w:w="1694" w:type="dxa"/>
            <w:vAlign w:val="center"/>
          </w:tcPr>
          <w:p w14:paraId="4119FD66"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tv</w:t>
            </w:r>
            <w:r>
              <w:rPr>
                <w:rFonts w:ascii="Arial" w:hAnsi="Arial" w:cs="Arial"/>
                <w:b/>
                <w:bCs/>
                <w:color w:val="000000"/>
                <w:sz w:val="20"/>
                <w:szCs w:val="20"/>
                <w:lang w:val="lt-LT"/>
              </w:rPr>
              <w:t>:</w:t>
            </w:r>
            <w:r>
              <w:rPr>
                <w:rFonts w:ascii="Arial" w:hAnsi="Arial" w:cs="Arial"/>
                <w:color w:val="000000"/>
                <w:sz w:val="20"/>
                <w:szCs w:val="20"/>
                <w:lang w:val="lt-LT"/>
              </w:rPr>
              <w:t xml:space="preserve"> </w:t>
            </w:r>
            <w:r>
              <w:rPr>
                <w:rFonts w:ascii="Arial" w:hAnsi="Arial" w:cs="Arial"/>
                <w:i/>
                <w:iCs/>
                <w:color w:val="000000"/>
                <w:sz w:val="20"/>
                <w:szCs w:val="20"/>
                <w:lang w:val="lt-LT"/>
              </w:rPr>
              <w:t>≥ XXXX</w:t>
            </w:r>
          </w:p>
        </w:tc>
        <w:tc>
          <w:tcPr>
            <w:tcW w:w="2275" w:type="dxa"/>
            <w:vMerge/>
            <w:vAlign w:val="center"/>
          </w:tcPr>
          <w:p w14:paraId="4119FD67" w14:textId="77777777" w:rsidR="00EE448D" w:rsidRDefault="00EE448D">
            <w:pPr>
              <w:jc w:val="center"/>
              <w:rPr>
                <w:rFonts w:ascii="Arial" w:hAnsi="Arial" w:cs="Arial"/>
                <w:color w:val="000000"/>
                <w:sz w:val="20"/>
                <w:szCs w:val="20"/>
                <w:lang w:val="lt-LT"/>
              </w:rPr>
            </w:pPr>
          </w:p>
        </w:tc>
      </w:tr>
      <w:tr w:rsidR="00EE448D" w14:paraId="4119FD6F" w14:textId="77777777">
        <w:trPr>
          <w:trHeight w:val="284"/>
        </w:trPr>
        <w:tc>
          <w:tcPr>
            <w:tcW w:w="2086" w:type="dxa"/>
            <w:vMerge w:val="restart"/>
          </w:tcPr>
          <w:p w14:paraId="4119FD69" w14:textId="77777777" w:rsidR="00EE448D" w:rsidRDefault="0041629E">
            <w:pPr>
              <w:rPr>
                <w:rFonts w:ascii="Arial" w:hAnsi="Arial" w:cs="Arial"/>
                <w:color w:val="000000"/>
                <w:sz w:val="20"/>
                <w:szCs w:val="20"/>
                <w:lang w:val="lt-LT"/>
              </w:rPr>
            </w:pPr>
            <w:r>
              <w:rPr>
                <w:rFonts w:ascii="Arial" w:hAnsi="Arial" w:cs="Arial"/>
                <w:i/>
                <w:iCs/>
                <w:color w:val="000000"/>
                <w:sz w:val="20"/>
                <w:szCs w:val="20"/>
                <w:lang w:val="lt-LT"/>
              </w:rPr>
              <w:t>Skyriklis, prie kurio iš vienos pusės jungiamas laidas (... m ilgio), o iš kitos vamzdinės šynos (... m ilgio)</w:t>
            </w:r>
          </w:p>
        </w:tc>
        <w:tc>
          <w:tcPr>
            <w:tcW w:w="1402" w:type="dxa"/>
          </w:tcPr>
          <w:p w14:paraId="4119FD6A"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a1</w:t>
            </w:r>
            <w:r>
              <w:rPr>
                <w:rFonts w:ascii="Arial" w:hAnsi="Arial" w:cs="Arial"/>
                <w:b/>
                <w:bCs/>
                <w:color w:val="000000"/>
                <w:sz w:val="20"/>
                <w:szCs w:val="20"/>
                <w:lang w:val="lt-LT"/>
              </w:rPr>
              <w:t>,</w:t>
            </w:r>
            <w:r>
              <w:rPr>
                <w:rFonts w:ascii="Arial" w:hAnsi="Arial" w:cs="Arial"/>
                <w:b/>
                <w:bCs/>
                <w:color w:val="000000"/>
                <w:sz w:val="20"/>
                <w:szCs w:val="20"/>
                <w:vertAlign w:val="subscript"/>
                <w:lang w:val="lt-LT"/>
              </w:rPr>
              <w:t xml:space="preserve"> </w:t>
            </w:r>
            <w:r>
              <w:rPr>
                <w:rFonts w:ascii="Arial" w:hAnsi="Arial" w:cs="Arial"/>
                <w:b/>
                <w:bCs/>
                <w:color w:val="000000"/>
                <w:sz w:val="20"/>
                <w:szCs w:val="20"/>
                <w:lang w:val="lt-LT"/>
              </w:rPr>
              <w:t>F</w:t>
            </w:r>
            <w:r>
              <w:rPr>
                <w:rFonts w:ascii="Arial" w:hAnsi="Arial" w:cs="Arial"/>
                <w:b/>
                <w:bCs/>
                <w:color w:val="000000"/>
                <w:sz w:val="20"/>
                <w:szCs w:val="20"/>
                <w:vertAlign w:val="subscript"/>
                <w:lang w:val="lt-LT"/>
              </w:rPr>
              <w:t xml:space="preserve">a2 </w:t>
            </w:r>
            <w:r>
              <w:rPr>
                <w:rFonts w:ascii="Arial" w:hAnsi="Arial" w:cs="Arial"/>
                <w:b/>
                <w:bCs/>
                <w:color w:val="000000"/>
                <w:sz w:val="20"/>
                <w:szCs w:val="20"/>
                <w:lang w:val="lt-LT"/>
              </w:rPr>
              <w:t>kryptimis pagal LST EN 62271-102:</w:t>
            </w:r>
          </w:p>
        </w:tc>
        <w:tc>
          <w:tcPr>
            <w:tcW w:w="1259" w:type="dxa"/>
          </w:tcPr>
          <w:p w14:paraId="4119FD6B"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b1</w:t>
            </w:r>
            <w:r>
              <w:rPr>
                <w:rFonts w:ascii="Arial" w:hAnsi="Arial" w:cs="Arial"/>
                <w:b/>
                <w:bCs/>
                <w:color w:val="000000"/>
                <w:sz w:val="20"/>
                <w:szCs w:val="20"/>
                <w:lang w:val="lt-LT"/>
              </w:rPr>
              <w:t>,</w:t>
            </w:r>
            <w:r>
              <w:rPr>
                <w:rFonts w:ascii="Arial" w:hAnsi="Arial" w:cs="Arial"/>
                <w:b/>
                <w:bCs/>
                <w:color w:val="000000"/>
                <w:sz w:val="20"/>
                <w:szCs w:val="20"/>
                <w:vertAlign w:val="subscript"/>
                <w:lang w:val="lt-LT"/>
              </w:rPr>
              <w:t xml:space="preserve"> </w:t>
            </w:r>
            <w:r>
              <w:rPr>
                <w:rFonts w:ascii="Arial" w:hAnsi="Arial" w:cs="Arial"/>
                <w:b/>
                <w:bCs/>
                <w:color w:val="000000"/>
                <w:sz w:val="20"/>
                <w:szCs w:val="20"/>
                <w:lang w:val="lt-LT"/>
              </w:rPr>
              <w:t>F</w:t>
            </w:r>
            <w:r>
              <w:rPr>
                <w:rFonts w:ascii="Arial" w:hAnsi="Arial" w:cs="Arial"/>
                <w:b/>
                <w:bCs/>
                <w:color w:val="000000"/>
                <w:sz w:val="20"/>
                <w:szCs w:val="20"/>
                <w:vertAlign w:val="subscript"/>
                <w:lang w:val="lt-LT"/>
              </w:rPr>
              <w:t xml:space="preserve">b2 </w:t>
            </w:r>
            <w:r>
              <w:rPr>
                <w:rFonts w:ascii="Arial" w:hAnsi="Arial" w:cs="Arial"/>
                <w:b/>
                <w:bCs/>
                <w:color w:val="000000"/>
                <w:sz w:val="20"/>
                <w:szCs w:val="20"/>
                <w:lang w:val="lt-LT"/>
              </w:rPr>
              <w:t>kryptimis pagal LST EN 62271-102:</w:t>
            </w:r>
          </w:p>
        </w:tc>
        <w:tc>
          <w:tcPr>
            <w:tcW w:w="1490" w:type="dxa"/>
          </w:tcPr>
          <w:p w14:paraId="4119FD6C" w14:textId="77777777" w:rsidR="00EE448D" w:rsidRDefault="0041629E">
            <w:pPr>
              <w:rPr>
                <w:rFonts w:ascii="Arial" w:hAnsi="Arial" w:cs="Arial"/>
                <w:b/>
                <w:bCs/>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 xml:space="preserve">c </w:t>
            </w:r>
            <w:r>
              <w:rPr>
                <w:rFonts w:ascii="Arial" w:hAnsi="Arial" w:cs="Arial"/>
                <w:b/>
                <w:bCs/>
                <w:color w:val="000000"/>
                <w:sz w:val="20"/>
                <w:szCs w:val="20"/>
                <w:lang w:val="lt-LT"/>
              </w:rPr>
              <w:t>kryptimis pagal LST EN 62271-102:</w:t>
            </w:r>
          </w:p>
        </w:tc>
        <w:tc>
          <w:tcPr>
            <w:tcW w:w="1694" w:type="dxa"/>
            <w:vAlign w:val="center"/>
          </w:tcPr>
          <w:p w14:paraId="4119FD6D"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a1</w:t>
            </w:r>
            <w:r>
              <w:rPr>
                <w:rFonts w:ascii="Arial" w:hAnsi="Arial" w:cs="Arial"/>
                <w:b/>
                <w:bCs/>
                <w:color w:val="000000"/>
                <w:sz w:val="20"/>
                <w:szCs w:val="20"/>
                <w:lang w:val="lt-LT"/>
              </w:rPr>
              <w:t>,</w:t>
            </w:r>
            <w:r>
              <w:rPr>
                <w:rFonts w:ascii="Arial" w:hAnsi="Arial" w:cs="Arial"/>
                <w:b/>
                <w:bCs/>
                <w:color w:val="000000"/>
                <w:sz w:val="20"/>
                <w:szCs w:val="20"/>
                <w:vertAlign w:val="subscript"/>
                <w:lang w:val="lt-LT"/>
              </w:rPr>
              <w:t xml:space="preserve"> </w:t>
            </w:r>
            <w:r>
              <w:rPr>
                <w:rFonts w:ascii="Arial" w:hAnsi="Arial" w:cs="Arial"/>
                <w:b/>
                <w:bCs/>
                <w:color w:val="000000"/>
                <w:sz w:val="20"/>
                <w:szCs w:val="20"/>
                <w:lang w:val="lt-LT"/>
              </w:rPr>
              <w:t>F</w:t>
            </w:r>
            <w:r>
              <w:rPr>
                <w:rFonts w:ascii="Arial" w:hAnsi="Arial" w:cs="Arial"/>
                <w:b/>
                <w:bCs/>
                <w:color w:val="000000"/>
                <w:sz w:val="20"/>
                <w:szCs w:val="20"/>
                <w:vertAlign w:val="subscript"/>
                <w:lang w:val="lt-LT"/>
              </w:rPr>
              <w:t>a2</w:t>
            </w:r>
            <w:r>
              <w:rPr>
                <w:rFonts w:ascii="Arial" w:hAnsi="Arial" w:cs="Arial"/>
                <w:b/>
                <w:bCs/>
                <w:color w:val="000000"/>
                <w:sz w:val="20"/>
                <w:szCs w:val="20"/>
                <w:lang w:val="lt-LT"/>
              </w:rPr>
              <w:t>:</w:t>
            </w:r>
            <w:r>
              <w:rPr>
                <w:rFonts w:ascii="Arial" w:hAnsi="Arial" w:cs="Arial"/>
                <w:color w:val="000000"/>
                <w:sz w:val="20"/>
                <w:szCs w:val="20"/>
                <w:lang w:val="lt-LT"/>
              </w:rPr>
              <w:t xml:space="preserve"> </w:t>
            </w:r>
            <w:r>
              <w:rPr>
                <w:rFonts w:ascii="Arial" w:hAnsi="Arial" w:cs="Arial"/>
                <w:i/>
                <w:iCs/>
                <w:color w:val="000000"/>
                <w:sz w:val="20"/>
                <w:szCs w:val="20"/>
                <w:lang w:val="lt-LT"/>
              </w:rPr>
              <w:t>≥ XXXX</w:t>
            </w:r>
          </w:p>
        </w:tc>
        <w:tc>
          <w:tcPr>
            <w:tcW w:w="2275" w:type="dxa"/>
            <w:vMerge w:val="restart"/>
            <w:vAlign w:val="center"/>
          </w:tcPr>
          <w:p w14:paraId="4119FD6E" w14:textId="77777777" w:rsidR="00EE448D" w:rsidRDefault="0041629E">
            <w:pPr>
              <w:jc w:val="center"/>
              <w:rPr>
                <w:rFonts w:ascii="Arial" w:hAnsi="Arial" w:cs="Arial"/>
                <w:color w:val="000000"/>
                <w:sz w:val="20"/>
                <w:szCs w:val="20"/>
                <w:lang w:val="lt-LT"/>
              </w:rPr>
            </w:pPr>
            <w:r>
              <w:rPr>
                <w:rFonts w:ascii="Arial" w:hAnsi="Arial" w:cs="Arial"/>
                <w:i/>
                <w:iCs/>
                <w:color w:val="000000"/>
                <w:sz w:val="20"/>
                <w:szCs w:val="20"/>
                <w:lang w:val="lt-LT"/>
              </w:rPr>
              <w:t>XXXX</w:t>
            </w:r>
          </w:p>
        </w:tc>
      </w:tr>
      <w:tr w:rsidR="00EE448D" w14:paraId="4119FD76" w14:textId="77777777">
        <w:trPr>
          <w:trHeight w:val="284"/>
        </w:trPr>
        <w:tc>
          <w:tcPr>
            <w:tcW w:w="2086" w:type="dxa"/>
            <w:vMerge/>
          </w:tcPr>
          <w:p w14:paraId="4119FD70" w14:textId="77777777" w:rsidR="00EE448D" w:rsidRDefault="00EE448D">
            <w:pPr>
              <w:rPr>
                <w:rFonts w:ascii="Arial" w:hAnsi="Arial" w:cs="Arial"/>
                <w:color w:val="000000"/>
                <w:sz w:val="20"/>
                <w:szCs w:val="20"/>
                <w:lang w:val="lt-LT"/>
              </w:rPr>
            </w:pPr>
          </w:p>
        </w:tc>
        <w:tc>
          <w:tcPr>
            <w:tcW w:w="1402" w:type="dxa"/>
            <w:vMerge w:val="restart"/>
            <w:vAlign w:val="center"/>
          </w:tcPr>
          <w:p w14:paraId="4119FD71" w14:textId="77777777" w:rsidR="00EE448D" w:rsidRDefault="0041629E">
            <w:pPr>
              <w:jc w:val="center"/>
              <w:rPr>
                <w:rFonts w:ascii="Arial" w:hAnsi="Arial" w:cs="Arial"/>
                <w:i/>
                <w:iCs/>
                <w:color w:val="000000"/>
                <w:sz w:val="20"/>
                <w:szCs w:val="20"/>
                <w:lang w:val="lt-LT"/>
              </w:rPr>
            </w:pPr>
            <w:r>
              <w:rPr>
                <w:rFonts w:ascii="Arial" w:hAnsi="Arial" w:cs="Arial"/>
                <w:i/>
                <w:iCs/>
                <w:color w:val="000000"/>
                <w:sz w:val="20"/>
                <w:szCs w:val="20"/>
                <w:lang w:val="lt-LT"/>
              </w:rPr>
              <w:t>XXX</w:t>
            </w:r>
          </w:p>
        </w:tc>
        <w:tc>
          <w:tcPr>
            <w:tcW w:w="1259" w:type="dxa"/>
            <w:vMerge w:val="restart"/>
            <w:vAlign w:val="center"/>
          </w:tcPr>
          <w:p w14:paraId="4119FD72" w14:textId="77777777" w:rsidR="00EE448D" w:rsidRDefault="0041629E">
            <w:pPr>
              <w:jc w:val="center"/>
              <w:rPr>
                <w:rFonts w:ascii="Arial" w:hAnsi="Arial" w:cs="Arial"/>
                <w:i/>
                <w:iCs/>
                <w:color w:val="000000"/>
                <w:sz w:val="20"/>
                <w:szCs w:val="20"/>
                <w:lang w:val="lt-LT"/>
              </w:rPr>
            </w:pPr>
            <w:r>
              <w:rPr>
                <w:rFonts w:ascii="Arial" w:hAnsi="Arial" w:cs="Arial"/>
                <w:i/>
                <w:iCs/>
                <w:color w:val="000000"/>
                <w:sz w:val="20"/>
                <w:szCs w:val="20"/>
                <w:lang w:val="lt-LT"/>
              </w:rPr>
              <w:t>XXX</w:t>
            </w:r>
          </w:p>
        </w:tc>
        <w:tc>
          <w:tcPr>
            <w:tcW w:w="1490" w:type="dxa"/>
            <w:vMerge w:val="restart"/>
            <w:vAlign w:val="center"/>
          </w:tcPr>
          <w:p w14:paraId="4119FD73" w14:textId="77777777" w:rsidR="00EE448D" w:rsidRDefault="0041629E">
            <w:pPr>
              <w:jc w:val="center"/>
              <w:rPr>
                <w:rFonts w:ascii="Arial" w:hAnsi="Arial" w:cs="Arial"/>
                <w:i/>
                <w:iCs/>
                <w:color w:val="000000"/>
                <w:sz w:val="20"/>
                <w:szCs w:val="20"/>
                <w:lang w:val="lt-LT"/>
              </w:rPr>
            </w:pPr>
            <w:r>
              <w:rPr>
                <w:rFonts w:ascii="Arial" w:hAnsi="Arial" w:cs="Arial"/>
                <w:i/>
                <w:iCs/>
                <w:color w:val="000000"/>
                <w:sz w:val="20"/>
                <w:szCs w:val="20"/>
                <w:lang w:val="lt-LT"/>
              </w:rPr>
              <w:t>XXX</w:t>
            </w:r>
          </w:p>
        </w:tc>
        <w:tc>
          <w:tcPr>
            <w:tcW w:w="1694" w:type="dxa"/>
            <w:vAlign w:val="center"/>
          </w:tcPr>
          <w:p w14:paraId="4119FD74"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b1</w:t>
            </w:r>
            <w:r>
              <w:rPr>
                <w:rFonts w:ascii="Arial" w:hAnsi="Arial" w:cs="Arial"/>
                <w:b/>
                <w:bCs/>
                <w:color w:val="000000"/>
                <w:sz w:val="20"/>
                <w:szCs w:val="20"/>
                <w:lang w:val="lt-LT"/>
              </w:rPr>
              <w:t>,</w:t>
            </w:r>
            <w:r>
              <w:rPr>
                <w:rFonts w:ascii="Arial" w:hAnsi="Arial" w:cs="Arial"/>
                <w:b/>
                <w:bCs/>
                <w:color w:val="000000"/>
                <w:sz w:val="20"/>
                <w:szCs w:val="20"/>
                <w:vertAlign w:val="subscript"/>
                <w:lang w:val="lt-LT"/>
              </w:rPr>
              <w:t xml:space="preserve"> </w:t>
            </w:r>
            <w:r>
              <w:rPr>
                <w:rFonts w:ascii="Arial" w:hAnsi="Arial" w:cs="Arial"/>
                <w:b/>
                <w:bCs/>
                <w:color w:val="000000"/>
                <w:sz w:val="20"/>
                <w:szCs w:val="20"/>
                <w:lang w:val="lt-LT"/>
              </w:rPr>
              <w:t>F</w:t>
            </w:r>
            <w:r>
              <w:rPr>
                <w:rFonts w:ascii="Arial" w:hAnsi="Arial" w:cs="Arial"/>
                <w:b/>
                <w:bCs/>
                <w:color w:val="000000"/>
                <w:sz w:val="20"/>
                <w:szCs w:val="20"/>
                <w:vertAlign w:val="subscript"/>
                <w:lang w:val="lt-LT"/>
              </w:rPr>
              <w:t>b2</w:t>
            </w:r>
            <w:r>
              <w:rPr>
                <w:rFonts w:ascii="Arial" w:hAnsi="Arial" w:cs="Arial"/>
                <w:b/>
                <w:bCs/>
                <w:color w:val="000000"/>
                <w:sz w:val="20"/>
                <w:szCs w:val="20"/>
                <w:lang w:val="lt-LT"/>
              </w:rPr>
              <w:t>:</w:t>
            </w:r>
            <w:r>
              <w:rPr>
                <w:rFonts w:ascii="Arial" w:hAnsi="Arial" w:cs="Arial"/>
                <w:color w:val="000000"/>
                <w:sz w:val="20"/>
                <w:szCs w:val="20"/>
                <w:lang w:val="lt-LT"/>
              </w:rPr>
              <w:t xml:space="preserve"> </w:t>
            </w:r>
            <w:r>
              <w:rPr>
                <w:rFonts w:ascii="Arial" w:hAnsi="Arial" w:cs="Arial"/>
                <w:i/>
                <w:iCs/>
                <w:color w:val="000000"/>
                <w:sz w:val="20"/>
                <w:szCs w:val="20"/>
                <w:lang w:val="lt-LT"/>
              </w:rPr>
              <w:t>≥ XXXX</w:t>
            </w:r>
          </w:p>
        </w:tc>
        <w:tc>
          <w:tcPr>
            <w:tcW w:w="2275" w:type="dxa"/>
            <w:vMerge/>
            <w:vAlign w:val="center"/>
          </w:tcPr>
          <w:p w14:paraId="4119FD75" w14:textId="77777777" w:rsidR="00EE448D" w:rsidRDefault="00EE448D">
            <w:pPr>
              <w:jc w:val="center"/>
              <w:rPr>
                <w:rFonts w:ascii="Arial" w:hAnsi="Arial" w:cs="Arial"/>
                <w:color w:val="000000"/>
                <w:sz w:val="20"/>
                <w:szCs w:val="20"/>
                <w:lang w:val="lt-LT"/>
              </w:rPr>
            </w:pPr>
          </w:p>
        </w:tc>
      </w:tr>
      <w:tr w:rsidR="00EE448D" w14:paraId="4119FD7D" w14:textId="77777777">
        <w:trPr>
          <w:trHeight w:val="284"/>
        </w:trPr>
        <w:tc>
          <w:tcPr>
            <w:tcW w:w="2086" w:type="dxa"/>
            <w:vMerge/>
          </w:tcPr>
          <w:p w14:paraId="4119FD77" w14:textId="77777777" w:rsidR="00EE448D" w:rsidRDefault="00EE448D">
            <w:pPr>
              <w:rPr>
                <w:rFonts w:ascii="Arial" w:hAnsi="Arial" w:cs="Arial"/>
                <w:color w:val="000000"/>
                <w:sz w:val="20"/>
                <w:szCs w:val="20"/>
                <w:lang w:val="lt-LT"/>
              </w:rPr>
            </w:pPr>
          </w:p>
        </w:tc>
        <w:tc>
          <w:tcPr>
            <w:tcW w:w="1402" w:type="dxa"/>
            <w:vMerge/>
          </w:tcPr>
          <w:p w14:paraId="4119FD78" w14:textId="77777777" w:rsidR="00EE448D" w:rsidRDefault="00EE448D">
            <w:pPr>
              <w:rPr>
                <w:rFonts w:ascii="Arial" w:hAnsi="Arial" w:cs="Arial"/>
                <w:color w:val="000000"/>
                <w:sz w:val="20"/>
                <w:szCs w:val="20"/>
                <w:lang w:val="lt-LT"/>
              </w:rPr>
            </w:pPr>
          </w:p>
        </w:tc>
        <w:tc>
          <w:tcPr>
            <w:tcW w:w="1259" w:type="dxa"/>
            <w:vMerge/>
          </w:tcPr>
          <w:p w14:paraId="4119FD79" w14:textId="77777777" w:rsidR="00EE448D" w:rsidRDefault="00EE448D">
            <w:pPr>
              <w:rPr>
                <w:rFonts w:ascii="Arial" w:hAnsi="Arial" w:cs="Arial"/>
                <w:color w:val="000000"/>
                <w:sz w:val="20"/>
                <w:szCs w:val="20"/>
                <w:lang w:val="lt-LT"/>
              </w:rPr>
            </w:pPr>
          </w:p>
        </w:tc>
        <w:tc>
          <w:tcPr>
            <w:tcW w:w="1490" w:type="dxa"/>
            <w:vMerge/>
          </w:tcPr>
          <w:p w14:paraId="4119FD7A" w14:textId="77777777" w:rsidR="00EE448D" w:rsidRDefault="00EE448D">
            <w:pPr>
              <w:rPr>
                <w:rFonts w:ascii="Arial" w:hAnsi="Arial" w:cs="Arial"/>
                <w:color w:val="000000"/>
                <w:sz w:val="20"/>
                <w:szCs w:val="20"/>
                <w:lang w:val="lt-LT"/>
              </w:rPr>
            </w:pPr>
          </w:p>
        </w:tc>
        <w:tc>
          <w:tcPr>
            <w:tcW w:w="1694" w:type="dxa"/>
            <w:vAlign w:val="center"/>
          </w:tcPr>
          <w:p w14:paraId="4119FD7B"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c</w:t>
            </w:r>
            <w:r>
              <w:rPr>
                <w:rFonts w:ascii="Arial" w:hAnsi="Arial" w:cs="Arial"/>
                <w:b/>
                <w:bCs/>
                <w:color w:val="000000"/>
                <w:sz w:val="20"/>
                <w:szCs w:val="20"/>
                <w:lang w:val="lt-LT"/>
              </w:rPr>
              <w:t>:</w:t>
            </w:r>
            <w:r>
              <w:rPr>
                <w:rFonts w:ascii="Arial" w:hAnsi="Arial" w:cs="Arial"/>
                <w:color w:val="000000"/>
                <w:sz w:val="20"/>
                <w:szCs w:val="20"/>
                <w:lang w:val="lt-LT"/>
              </w:rPr>
              <w:t xml:space="preserve"> </w:t>
            </w:r>
            <w:r>
              <w:rPr>
                <w:rFonts w:ascii="Arial" w:hAnsi="Arial" w:cs="Arial"/>
                <w:i/>
                <w:iCs/>
                <w:color w:val="000000"/>
                <w:sz w:val="20"/>
                <w:szCs w:val="20"/>
                <w:lang w:val="lt-LT"/>
              </w:rPr>
              <w:t>≥ XXXX</w:t>
            </w:r>
          </w:p>
        </w:tc>
        <w:tc>
          <w:tcPr>
            <w:tcW w:w="2275" w:type="dxa"/>
            <w:vMerge/>
            <w:vAlign w:val="center"/>
          </w:tcPr>
          <w:p w14:paraId="4119FD7C" w14:textId="77777777" w:rsidR="00EE448D" w:rsidRDefault="00EE448D">
            <w:pPr>
              <w:jc w:val="center"/>
              <w:rPr>
                <w:rFonts w:ascii="Arial" w:hAnsi="Arial" w:cs="Arial"/>
                <w:color w:val="000000"/>
                <w:sz w:val="20"/>
                <w:szCs w:val="20"/>
                <w:lang w:val="lt-LT"/>
              </w:rPr>
            </w:pPr>
          </w:p>
        </w:tc>
      </w:tr>
      <w:tr w:rsidR="00EE448D" w14:paraId="4119FD86" w14:textId="77777777">
        <w:trPr>
          <w:trHeight w:val="284"/>
        </w:trPr>
        <w:tc>
          <w:tcPr>
            <w:tcW w:w="2086" w:type="dxa"/>
          </w:tcPr>
          <w:p w14:paraId="4119FD7E" w14:textId="77777777" w:rsidR="00EE448D" w:rsidRDefault="0041629E">
            <w:pPr>
              <w:rPr>
                <w:rFonts w:ascii="Arial" w:hAnsi="Arial" w:cs="Arial"/>
                <w:color w:val="000000"/>
                <w:sz w:val="20"/>
                <w:szCs w:val="20"/>
                <w:lang w:val="lt-LT"/>
              </w:rPr>
            </w:pPr>
            <w:r>
              <w:rPr>
                <w:rFonts w:ascii="Arial" w:hAnsi="Arial" w:cs="Arial"/>
                <w:i/>
                <w:iCs/>
                <w:color w:val="000000"/>
                <w:sz w:val="20"/>
                <w:szCs w:val="20"/>
                <w:lang w:val="lt-LT"/>
              </w:rPr>
              <w:t>Įtampos transformatorius, prie kurio jungiamos vamzdinės šynos (... m ilgio)</w:t>
            </w:r>
          </w:p>
        </w:tc>
        <w:tc>
          <w:tcPr>
            <w:tcW w:w="4151" w:type="dxa"/>
            <w:gridSpan w:val="3"/>
          </w:tcPr>
          <w:p w14:paraId="4119FD7F" w14:textId="77777777" w:rsidR="00EE448D" w:rsidRDefault="0041629E">
            <w:pPr>
              <w:rPr>
                <w:rFonts w:ascii="Arial" w:hAnsi="Arial" w:cs="Arial"/>
                <w:i/>
                <w:iCs/>
                <w:color w:val="000000"/>
                <w:sz w:val="20"/>
                <w:szCs w:val="20"/>
                <w:lang w:val="lt-LT"/>
              </w:rPr>
            </w:pPr>
            <w:r>
              <w:rPr>
                <w:rFonts w:ascii="Arial" w:hAnsi="Arial" w:cs="Arial"/>
                <w:b/>
                <w:bCs/>
                <w:color w:val="000000"/>
                <w:sz w:val="20"/>
                <w:szCs w:val="20"/>
                <w:lang w:val="lt-LT"/>
              </w:rPr>
              <w:t>Maksimali apkrova bet kuria kryptimi:</w:t>
            </w:r>
            <w:r>
              <w:rPr>
                <w:rFonts w:ascii="Arial" w:hAnsi="Arial" w:cs="Arial"/>
                <w:i/>
                <w:iCs/>
                <w:color w:val="000000"/>
                <w:sz w:val="20"/>
                <w:szCs w:val="20"/>
                <w:lang w:val="lt-LT"/>
              </w:rPr>
              <w:t xml:space="preserve"> </w:t>
            </w:r>
          </w:p>
          <w:p w14:paraId="4119FD80" w14:textId="77777777" w:rsidR="00EE448D" w:rsidRDefault="0041629E">
            <w:pPr>
              <w:jc w:val="center"/>
              <w:rPr>
                <w:rFonts w:ascii="Arial" w:hAnsi="Arial" w:cs="Arial"/>
                <w:i/>
                <w:iCs/>
                <w:color w:val="000000"/>
                <w:sz w:val="20"/>
                <w:szCs w:val="20"/>
                <w:lang w:val="lt-LT"/>
              </w:rPr>
            </w:pPr>
            <w:r>
              <w:rPr>
                <w:rFonts w:ascii="Arial" w:hAnsi="Arial" w:cs="Arial"/>
                <w:i/>
                <w:iCs/>
                <w:color w:val="000000"/>
                <w:sz w:val="20"/>
                <w:szCs w:val="20"/>
                <w:lang w:val="lt-LT"/>
              </w:rPr>
              <w:t>XXX</w:t>
            </w:r>
          </w:p>
          <w:p w14:paraId="4119FD81" w14:textId="77777777" w:rsidR="00EE448D" w:rsidRDefault="00EE448D">
            <w:pPr>
              <w:jc w:val="center"/>
              <w:rPr>
                <w:rFonts w:ascii="Arial" w:hAnsi="Arial" w:cs="Arial"/>
                <w:i/>
                <w:iCs/>
                <w:color w:val="000000"/>
                <w:sz w:val="20"/>
                <w:szCs w:val="20"/>
                <w:lang w:val="lt-LT"/>
              </w:rPr>
            </w:pPr>
          </w:p>
          <w:p w14:paraId="4119FD82" w14:textId="77777777" w:rsidR="00EE448D" w:rsidRDefault="00EE448D">
            <w:pPr>
              <w:jc w:val="center"/>
              <w:rPr>
                <w:rFonts w:ascii="Arial" w:hAnsi="Arial" w:cs="Arial"/>
                <w:i/>
                <w:iCs/>
                <w:color w:val="000000"/>
                <w:sz w:val="20"/>
                <w:szCs w:val="20"/>
                <w:lang w:val="lt-LT"/>
              </w:rPr>
            </w:pPr>
          </w:p>
          <w:p w14:paraId="4119FD83" w14:textId="77777777" w:rsidR="00EE448D" w:rsidRDefault="0041629E">
            <w:pPr>
              <w:rPr>
                <w:rFonts w:ascii="Arial" w:hAnsi="Arial" w:cs="Arial"/>
                <w:color w:val="000000"/>
                <w:sz w:val="20"/>
                <w:szCs w:val="20"/>
                <w:lang w:val="lt-LT"/>
              </w:rPr>
            </w:pPr>
            <w:r>
              <w:rPr>
                <w:rFonts w:ascii="Arial" w:hAnsi="Arial" w:cs="Arial"/>
                <w:b/>
                <w:bCs/>
                <w:color w:val="000000"/>
                <w:sz w:val="20"/>
                <w:szCs w:val="20"/>
                <w:lang w:val="lt-LT"/>
              </w:rPr>
              <w:t>Pastaba:</w:t>
            </w:r>
            <w:r>
              <w:rPr>
                <w:rFonts w:ascii="Arial" w:hAnsi="Arial" w:cs="Arial"/>
                <w:color w:val="000000"/>
                <w:sz w:val="20"/>
                <w:szCs w:val="20"/>
                <w:lang w:val="lt-LT"/>
              </w:rPr>
              <w:t xml:space="preserve"> matavimo transformatoriams apskaičiuota ilgalaikės statinės apkrovos maksimali vertė neturi viršyti F</w:t>
            </w:r>
            <w:r>
              <w:rPr>
                <w:rFonts w:ascii="Arial" w:hAnsi="Arial" w:cs="Arial"/>
                <w:color w:val="000000"/>
                <w:sz w:val="20"/>
                <w:szCs w:val="20"/>
                <w:vertAlign w:val="subscript"/>
                <w:lang w:val="lt-LT"/>
              </w:rPr>
              <w:t>R</w:t>
            </w:r>
            <w:r>
              <w:rPr>
                <w:rFonts w:ascii="Arial" w:hAnsi="Arial" w:cs="Arial"/>
                <w:color w:val="000000"/>
                <w:sz w:val="20"/>
                <w:szCs w:val="20"/>
                <w:lang w:val="lt-LT"/>
              </w:rPr>
              <w:t>*0,5. F</w:t>
            </w:r>
            <w:r>
              <w:rPr>
                <w:rFonts w:ascii="Arial" w:hAnsi="Arial" w:cs="Arial"/>
                <w:color w:val="000000"/>
                <w:sz w:val="20"/>
                <w:szCs w:val="20"/>
                <w:vertAlign w:val="subscript"/>
                <w:lang w:val="lt-LT"/>
              </w:rPr>
              <w:t>R</w:t>
            </w:r>
            <w:r>
              <w:rPr>
                <w:rFonts w:ascii="Arial" w:hAnsi="Arial" w:cs="Arial"/>
                <w:color w:val="000000"/>
                <w:sz w:val="20"/>
                <w:szCs w:val="20"/>
                <w:lang w:val="lt-LT"/>
              </w:rPr>
              <w:t xml:space="preserve"> vertė parenkama pagal „Standartiniai techniniai reikalavimai 110 kV matavimo transformatoriams“.</w:t>
            </w:r>
          </w:p>
        </w:tc>
        <w:tc>
          <w:tcPr>
            <w:tcW w:w="1694" w:type="dxa"/>
            <w:vAlign w:val="center"/>
          </w:tcPr>
          <w:p w14:paraId="4119FD84"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F</w:t>
            </w:r>
            <w:r>
              <w:rPr>
                <w:rFonts w:ascii="Arial" w:hAnsi="Arial" w:cs="Arial"/>
                <w:b/>
                <w:bCs/>
                <w:color w:val="000000"/>
                <w:sz w:val="20"/>
                <w:szCs w:val="20"/>
                <w:vertAlign w:val="subscript"/>
                <w:lang w:val="lt-LT"/>
              </w:rPr>
              <w:t>R</w:t>
            </w:r>
            <w:r>
              <w:rPr>
                <w:rFonts w:ascii="Arial" w:hAnsi="Arial" w:cs="Arial"/>
                <w:b/>
                <w:bCs/>
                <w:color w:val="000000"/>
                <w:sz w:val="20"/>
                <w:szCs w:val="20"/>
                <w:lang w:val="lt-LT"/>
              </w:rPr>
              <w:t>:</w:t>
            </w:r>
            <w:r>
              <w:rPr>
                <w:rFonts w:ascii="Arial" w:hAnsi="Arial" w:cs="Arial"/>
                <w:color w:val="000000"/>
                <w:sz w:val="20"/>
                <w:szCs w:val="20"/>
                <w:lang w:val="lt-LT"/>
              </w:rPr>
              <w:t xml:space="preserve"> </w:t>
            </w:r>
            <w:r>
              <w:rPr>
                <w:rFonts w:ascii="Arial" w:hAnsi="Arial" w:cs="Arial"/>
                <w:i/>
                <w:iCs/>
                <w:color w:val="000000"/>
                <w:sz w:val="20"/>
                <w:szCs w:val="20"/>
                <w:lang w:val="lt-LT"/>
              </w:rPr>
              <w:t>≥ XXXX</w:t>
            </w:r>
          </w:p>
        </w:tc>
        <w:tc>
          <w:tcPr>
            <w:tcW w:w="2275" w:type="dxa"/>
            <w:vAlign w:val="center"/>
          </w:tcPr>
          <w:p w14:paraId="4119FD85" w14:textId="77777777" w:rsidR="00EE448D" w:rsidRDefault="0041629E">
            <w:pPr>
              <w:jc w:val="center"/>
              <w:rPr>
                <w:rFonts w:ascii="Arial" w:hAnsi="Arial" w:cs="Arial"/>
                <w:color w:val="000000"/>
                <w:sz w:val="20"/>
                <w:szCs w:val="20"/>
                <w:lang w:val="lt-LT"/>
              </w:rPr>
            </w:pPr>
            <w:r>
              <w:rPr>
                <w:rFonts w:ascii="Arial" w:hAnsi="Arial" w:cs="Arial"/>
                <w:i/>
                <w:iCs/>
                <w:color w:val="000000"/>
                <w:sz w:val="20"/>
                <w:szCs w:val="20"/>
                <w:lang w:val="lt-LT"/>
              </w:rPr>
              <w:t>XXXX</w:t>
            </w:r>
          </w:p>
        </w:tc>
      </w:tr>
      <w:tr w:rsidR="00EE448D" w14:paraId="4119FD8C" w14:textId="77777777">
        <w:trPr>
          <w:trHeight w:val="284"/>
        </w:trPr>
        <w:tc>
          <w:tcPr>
            <w:tcW w:w="2086" w:type="dxa"/>
          </w:tcPr>
          <w:p w14:paraId="4119FD87" w14:textId="77777777" w:rsidR="00EE448D" w:rsidRDefault="0041629E">
            <w:pPr>
              <w:rPr>
                <w:rFonts w:ascii="Arial" w:hAnsi="Arial" w:cs="Arial"/>
                <w:i/>
                <w:iCs/>
                <w:color w:val="000000"/>
                <w:sz w:val="20"/>
                <w:szCs w:val="20"/>
                <w:lang w:val="lt-LT"/>
              </w:rPr>
            </w:pPr>
            <w:r>
              <w:rPr>
                <w:rFonts w:ascii="Arial" w:hAnsi="Arial" w:cs="Arial"/>
                <w:i/>
                <w:iCs/>
                <w:color w:val="000000"/>
                <w:sz w:val="20"/>
                <w:szCs w:val="20"/>
                <w:lang w:val="lt-LT"/>
              </w:rPr>
              <w:t>Viršįtampių ribotuvai, prie kurių iš abiejų pusių</w:t>
            </w:r>
          </w:p>
          <w:p w14:paraId="4119FD88" w14:textId="77777777" w:rsidR="00EE448D" w:rsidRDefault="0041629E">
            <w:pPr>
              <w:rPr>
                <w:rFonts w:ascii="Arial" w:hAnsi="Arial" w:cs="Arial"/>
                <w:color w:val="000000"/>
                <w:sz w:val="20"/>
                <w:szCs w:val="20"/>
                <w:lang w:val="lt-LT"/>
              </w:rPr>
            </w:pPr>
            <w:r>
              <w:rPr>
                <w:rFonts w:ascii="Arial" w:hAnsi="Arial" w:cs="Arial"/>
                <w:i/>
                <w:iCs/>
                <w:color w:val="000000"/>
                <w:sz w:val="20"/>
                <w:szCs w:val="20"/>
                <w:lang w:val="lt-LT"/>
              </w:rPr>
              <w:t>jungiami laidai (... m ir ... m ilgio)</w:t>
            </w:r>
          </w:p>
        </w:tc>
        <w:tc>
          <w:tcPr>
            <w:tcW w:w="4151" w:type="dxa"/>
            <w:gridSpan w:val="3"/>
          </w:tcPr>
          <w:p w14:paraId="4119FD89"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Maksimali apkrova bet kuria kryptimi:</w:t>
            </w:r>
            <w:r>
              <w:rPr>
                <w:rFonts w:ascii="Arial" w:hAnsi="Arial" w:cs="Arial"/>
                <w:i/>
                <w:iCs/>
                <w:color w:val="000000"/>
                <w:sz w:val="20"/>
                <w:szCs w:val="20"/>
                <w:lang w:val="lt-LT"/>
              </w:rPr>
              <w:t xml:space="preserve"> XXX</w:t>
            </w:r>
          </w:p>
        </w:tc>
        <w:tc>
          <w:tcPr>
            <w:tcW w:w="1694" w:type="dxa"/>
            <w:vAlign w:val="center"/>
          </w:tcPr>
          <w:p w14:paraId="4119FD8A"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SLL:</w:t>
            </w:r>
            <w:r>
              <w:rPr>
                <w:rFonts w:ascii="Arial" w:hAnsi="Arial" w:cs="Arial"/>
                <w:color w:val="000000"/>
                <w:sz w:val="20"/>
                <w:szCs w:val="20"/>
                <w:lang w:val="lt-LT"/>
              </w:rPr>
              <w:t xml:space="preserve"> </w:t>
            </w:r>
            <w:r>
              <w:rPr>
                <w:rFonts w:ascii="Arial" w:hAnsi="Arial" w:cs="Arial"/>
                <w:i/>
                <w:iCs/>
                <w:color w:val="000000"/>
                <w:sz w:val="20"/>
                <w:szCs w:val="20"/>
                <w:lang w:val="lt-LT"/>
              </w:rPr>
              <w:t>≥ XXXX</w:t>
            </w:r>
          </w:p>
        </w:tc>
        <w:tc>
          <w:tcPr>
            <w:tcW w:w="2275" w:type="dxa"/>
            <w:vAlign w:val="center"/>
          </w:tcPr>
          <w:p w14:paraId="4119FD8B" w14:textId="77777777" w:rsidR="00EE448D" w:rsidRDefault="0041629E">
            <w:pPr>
              <w:jc w:val="center"/>
              <w:rPr>
                <w:rFonts w:ascii="Arial" w:hAnsi="Arial" w:cs="Arial"/>
                <w:color w:val="000000"/>
                <w:sz w:val="20"/>
                <w:szCs w:val="20"/>
                <w:lang w:val="lt-LT"/>
              </w:rPr>
            </w:pPr>
            <w:r>
              <w:rPr>
                <w:rFonts w:ascii="Arial" w:hAnsi="Arial" w:cs="Arial"/>
                <w:i/>
                <w:iCs/>
                <w:color w:val="000000"/>
                <w:sz w:val="20"/>
                <w:szCs w:val="20"/>
                <w:lang w:val="lt-LT"/>
              </w:rPr>
              <w:t>XXXX</w:t>
            </w:r>
          </w:p>
        </w:tc>
      </w:tr>
      <w:tr w:rsidR="00EE448D" w14:paraId="4119FD92" w14:textId="77777777">
        <w:trPr>
          <w:trHeight w:val="284"/>
        </w:trPr>
        <w:tc>
          <w:tcPr>
            <w:tcW w:w="2086" w:type="dxa"/>
          </w:tcPr>
          <w:p w14:paraId="4119FD8D" w14:textId="77777777" w:rsidR="00EE448D" w:rsidRDefault="0041629E">
            <w:pPr>
              <w:rPr>
                <w:rFonts w:ascii="Arial" w:hAnsi="Arial" w:cs="Arial"/>
                <w:i/>
                <w:iCs/>
                <w:color w:val="000000"/>
                <w:sz w:val="20"/>
                <w:szCs w:val="20"/>
                <w:lang w:val="lt-LT"/>
              </w:rPr>
            </w:pPr>
            <w:r>
              <w:rPr>
                <w:rFonts w:ascii="Arial" w:hAnsi="Arial" w:cs="Arial"/>
                <w:i/>
                <w:iCs/>
                <w:color w:val="000000"/>
                <w:sz w:val="20"/>
                <w:szCs w:val="20"/>
                <w:lang w:val="lt-LT"/>
              </w:rPr>
              <w:t>Viršįtampių ribotuvai, prie kurių iš abiejų pusių</w:t>
            </w:r>
          </w:p>
          <w:p w14:paraId="4119FD8E" w14:textId="77777777" w:rsidR="00EE448D" w:rsidRDefault="0041629E">
            <w:pPr>
              <w:rPr>
                <w:rFonts w:ascii="Arial" w:hAnsi="Arial" w:cs="Arial"/>
                <w:color w:val="000000"/>
                <w:sz w:val="20"/>
                <w:szCs w:val="20"/>
                <w:lang w:val="lt-LT"/>
              </w:rPr>
            </w:pPr>
            <w:r>
              <w:rPr>
                <w:rFonts w:ascii="Arial" w:hAnsi="Arial" w:cs="Arial"/>
                <w:i/>
                <w:iCs/>
                <w:color w:val="000000"/>
                <w:sz w:val="20"/>
                <w:szCs w:val="20"/>
                <w:lang w:val="lt-LT"/>
              </w:rPr>
              <w:t>jungiamos vamzdinės šynos (... m ir ... m ilgio)</w:t>
            </w:r>
          </w:p>
        </w:tc>
        <w:tc>
          <w:tcPr>
            <w:tcW w:w="4151" w:type="dxa"/>
            <w:gridSpan w:val="3"/>
          </w:tcPr>
          <w:p w14:paraId="4119FD8F" w14:textId="77777777" w:rsidR="00EE448D" w:rsidRDefault="0041629E">
            <w:pPr>
              <w:jc w:val="center"/>
              <w:rPr>
                <w:rFonts w:ascii="Arial" w:hAnsi="Arial" w:cs="Arial"/>
                <w:color w:val="000000"/>
                <w:sz w:val="20"/>
                <w:szCs w:val="20"/>
                <w:lang w:val="lt-LT"/>
              </w:rPr>
            </w:pPr>
            <w:r>
              <w:rPr>
                <w:rFonts w:ascii="Arial" w:hAnsi="Arial" w:cs="Arial"/>
                <w:b/>
                <w:bCs/>
                <w:color w:val="000000"/>
                <w:sz w:val="20"/>
                <w:szCs w:val="20"/>
                <w:lang w:val="lt-LT"/>
              </w:rPr>
              <w:t>Maksimali apkrova bet kuria kryptimi:</w:t>
            </w:r>
            <w:r>
              <w:rPr>
                <w:rFonts w:ascii="Arial" w:hAnsi="Arial" w:cs="Arial"/>
                <w:i/>
                <w:iCs/>
                <w:color w:val="000000"/>
                <w:sz w:val="20"/>
                <w:szCs w:val="20"/>
                <w:lang w:val="lt-LT"/>
              </w:rPr>
              <w:t xml:space="preserve"> XXX</w:t>
            </w:r>
          </w:p>
        </w:tc>
        <w:tc>
          <w:tcPr>
            <w:tcW w:w="1694" w:type="dxa"/>
            <w:vAlign w:val="center"/>
          </w:tcPr>
          <w:p w14:paraId="4119FD90" w14:textId="77777777" w:rsidR="00EE448D" w:rsidRDefault="0041629E">
            <w:pPr>
              <w:jc w:val="center"/>
              <w:rPr>
                <w:rFonts w:ascii="Arial" w:hAnsi="Arial" w:cs="Arial"/>
                <w:color w:val="000000"/>
                <w:sz w:val="20"/>
                <w:szCs w:val="20"/>
                <w:lang w:val="lt-LT"/>
              </w:rPr>
            </w:pPr>
            <w:r>
              <w:rPr>
                <w:rFonts w:ascii="Arial" w:hAnsi="Arial" w:cs="Arial"/>
                <w:i/>
                <w:iCs/>
                <w:color w:val="000000"/>
                <w:sz w:val="20"/>
                <w:szCs w:val="20"/>
                <w:lang w:val="lt-LT"/>
              </w:rPr>
              <w:t>≥ XXXX</w:t>
            </w:r>
          </w:p>
        </w:tc>
        <w:tc>
          <w:tcPr>
            <w:tcW w:w="2275" w:type="dxa"/>
            <w:vAlign w:val="center"/>
          </w:tcPr>
          <w:p w14:paraId="4119FD91" w14:textId="77777777" w:rsidR="00EE448D" w:rsidRDefault="0041629E">
            <w:pPr>
              <w:jc w:val="center"/>
              <w:rPr>
                <w:rFonts w:ascii="Arial" w:hAnsi="Arial" w:cs="Arial"/>
                <w:i/>
                <w:iCs/>
                <w:color w:val="808080"/>
                <w:sz w:val="20"/>
                <w:szCs w:val="20"/>
                <w:lang w:val="lt-LT"/>
              </w:rPr>
            </w:pPr>
            <w:r>
              <w:rPr>
                <w:rFonts w:ascii="Arial" w:hAnsi="Arial" w:cs="Arial"/>
                <w:i/>
                <w:iCs/>
                <w:color w:val="000000"/>
                <w:sz w:val="20"/>
                <w:szCs w:val="20"/>
                <w:lang w:val="lt-LT"/>
              </w:rPr>
              <w:t>XXXX</w:t>
            </w:r>
          </w:p>
        </w:tc>
      </w:tr>
      <w:tr w:rsidR="00EE448D" w14:paraId="4119FD97" w14:textId="77777777">
        <w:trPr>
          <w:trHeight w:val="284"/>
        </w:trPr>
        <w:tc>
          <w:tcPr>
            <w:tcW w:w="2086" w:type="dxa"/>
          </w:tcPr>
          <w:p w14:paraId="4119FD93" w14:textId="77777777" w:rsidR="00EE448D" w:rsidRDefault="0041629E">
            <w:pPr>
              <w:jc w:val="center"/>
              <w:rPr>
                <w:rFonts w:ascii="Arial" w:hAnsi="Arial" w:cs="Arial"/>
                <w:color w:val="000000"/>
                <w:sz w:val="20"/>
                <w:szCs w:val="20"/>
                <w:lang w:val="lt-LT"/>
              </w:rPr>
            </w:pPr>
            <w:r>
              <w:rPr>
                <w:rFonts w:ascii="Arial" w:hAnsi="Arial" w:cs="Arial"/>
                <w:color w:val="000000"/>
                <w:sz w:val="20"/>
                <w:szCs w:val="20"/>
                <w:lang w:val="lt-LT"/>
              </w:rPr>
              <w:t>...</w:t>
            </w:r>
          </w:p>
        </w:tc>
        <w:tc>
          <w:tcPr>
            <w:tcW w:w="4151" w:type="dxa"/>
            <w:gridSpan w:val="3"/>
          </w:tcPr>
          <w:p w14:paraId="4119FD94" w14:textId="77777777" w:rsidR="00EE448D" w:rsidRDefault="0041629E">
            <w:pPr>
              <w:jc w:val="center"/>
              <w:rPr>
                <w:rFonts w:ascii="Arial" w:hAnsi="Arial" w:cs="Arial"/>
                <w:color w:val="000000"/>
                <w:sz w:val="20"/>
                <w:szCs w:val="20"/>
                <w:lang w:val="lt-LT"/>
              </w:rPr>
            </w:pPr>
            <w:r>
              <w:rPr>
                <w:rFonts w:ascii="Arial" w:hAnsi="Arial" w:cs="Arial"/>
                <w:color w:val="000000"/>
                <w:sz w:val="20"/>
                <w:szCs w:val="20"/>
                <w:lang w:val="lt-LT"/>
              </w:rPr>
              <w:t>...</w:t>
            </w:r>
          </w:p>
        </w:tc>
        <w:tc>
          <w:tcPr>
            <w:tcW w:w="1694" w:type="dxa"/>
            <w:vAlign w:val="center"/>
          </w:tcPr>
          <w:p w14:paraId="4119FD95" w14:textId="77777777" w:rsidR="00EE448D" w:rsidRDefault="0041629E">
            <w:pPr>
              <w:jc w:val="center"/>
              <w:rPr>
                <w:rFonts w:ascii="Arial" w:hAnsi="Arial" w:cs="Arial"/>
                <w:color w:val="000000"/>
                <w:sz w:val="20"/>
                <w:szCs w:val="20"/>
                <w:lang w:val="lt-LT"/>
              </w:rPr>
            </w:pPr>
            <w:r>
              <w:rPr>
                <w:rFonts w:ascii="Arial" w:hAnsi="Arial" w:cs="Arial"/>
                <w:color w:val="000000"/>
                <w:sz w:val="20"/>
                <w:szCs w:val="20"/>
                <w:lang w:val="lt-LT"/>
              </w:rPr>
              <w:t>...</w:t>
            </w:r>
          </w:p>
        </w:tc>
        <w:tc>
          <w:tcPr>
            <w:tcW w:w="2275" w:type="dxa"/>
            <w:vAlign w:val="center"/>
          </w:tcPr>
          <w:p w14:paraId="4119FD96" w14:textId="77777777" w:rsidR="00EE448D" w:rsidRDefault="0041629E">
            <w:pPr>
              <w:jc w:val="center"/>
              <w:rPr>
                <w:rFonts w:ascii="Arial" w:hAnsi="Arial" w:cs="Arial"/>
                <w:color w:val="000000"/>
                <w:sz w:val="20"/>
                <w:szCs w:val="20"/>
                <w:lang w:val="lt-LT"/>
              </w:rPr>
            </w:pPr>
            <w:r>
              <w:rPr>
                <w:rFonts w:ascii="Arial" w:hAnsi="Arial" w:cs="Arial"/>
                <w:color w:val="000000"/>
                <w:sz w:val="20"/>
                <w:szCs w:val="20"/>
                <w:lang w:val="lt-LT"/>
              </w:rPr>
              <w:t>...</w:t>
            </w:r>
          </w:p>
        </w:tc>
      </w:tr>
    </w:tbl>
    <w:p w14:paraId="4119FD98" w14:textId="77777777" w:rsidR="00EE448D" w:rsidRDefault="0041629E">
      <w:pPr>
        <w:spacing w:after="240" w:line="276" w:lineRule="auto"/>
        <w:jc w:val="both"/>
        <w:rPr>
          <w:rFonts w:ascii="Arial" w:hAnsi="Arial" w:cs="Arial"/>
          <w:sz w:val="22"/>
          <w:szCs w:val="22"/>
          <w:lang w:val="lt-LT"/>
        </w:rPr>
      </w:pPr>
      <w:r>
        <w:rPr>
          <w:rFonts w:ascii="Arial" w:hAnsi="Arial" w:cs="Arial"/>
          <w:b/>
          <w:bCs/>
          <w:color w:val="000000"/>
          <w:sz w:val="22"/>
          <w:szCs w:val="22"/>
          <w:lang w:val="lt-LT"/>
        </w:rPr>
        <w:t>Pastaba</w:t>
      </w:r>
      <w:r>
        <w:rPr>
          <w:rFonts w:ascii="Arial" w:hAnsi="Arial" w:cs="Arial"/>
          <w:color w:val="000000"/>
          <w:sz w:val="22"/>
          <w:szCs w:val="22"/>
          <w:lang w:val="lt-LT"/>
        </w:rPr>
        <w:t>: lentelėje pateikta informacija yra pavyzdinė. Vadovaujantis lentelės pavyzdžiu projekte turi būti pateikta skaičiuojama aktuali informacija.</w:t>
      </w:r>
    </w:p>
    <w:p w14:paraId="4119FD99"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Atskirai sumontuoti 400 kV ir 330 kV atraminiai izoliatoriai turi atitikti PSO standartinius techninius reikalavimus, pateiktus prieduose (</w:t>
      </w:r>
      <w:r>
        <w:rPr>
          <w:rFonts w:ascii="Arial" w:hAnsi="Arial"/>
          <w:b/>
          <w:color w:val="000000"/>
          <w:szCs w:val="22"/>
          <w:lang w:eastAsia="lt-LT"/>
        </w:rPr>
        <w:t>29 Priedas</w:t>
      </w:r>
      <w:r>
        <w:rPr>
          <w:rFonts w:ascii="Arial" w:hAnsi="Arial"/>
          <w:color w:val="000000"/>
          <w:szCs w:val="22"/>
          <w:lang w:eastAsia="lt-LT"/>
        </w:rPr>
        <w:t>) ir (</w:t>
      </w:r>
      <w:r>
        <w:rPr>
          <w:rFonts w:ascii="Arial" w:hAnsi="Arial"/>
          <w:b/>
          <w:color w:val="000000"/>
          <w:szCs w:val="22"/>
          <w:lang w:eastAsia="lt-LT"/>
        </w:rPr>
        <w:t>30 Priedas</w:t>
      </w:r>
      <w:r>
        <w:rPr>
          <w:rFonts w:ascii="Arial" w:hAnsi="Arial"/>
          <w:color w:val="000000"/>
          <w:szCs w:val="22"/>
          <w:lang w:eastAsia="lt-LT"/>
        </w:rPr>
        <w:t>).</w:t>
      </w:r>
    </w:p>
    <w:p w14:paraId="4119FD9A"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Suprojektuoti gnybtus kilnojamų įžemiklių uždėjimui. Tikslios įžeminimo kontaktų įrengimo vietos parenkamos ir suderinamos su PSO projekto rengimo metu.</w:t>
      </w:r>
    </w:p>
    <w:p w14:paraId="4119FD9B"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olor w:val="000000"/>
          <w:szCs w:val="22"/>
          <w:lang w:eastAsia="lt-LT"/>
        </w:rPr>
        <w:lastRenderedPageBreak/>
        <w:t>Suprojektuoti prijungimo prie AT-44 įvadų, skirstyklos pirminių įrenginių ir laidininkų</w:t>
      </w:r>
      <w:r>
        <w:rPr>
          <w:rFonts w:ascii="Arial" w:hAnsi="Arial" w:cs="Arial"/>
          <w:szCs w:val="22"/>
        </w:rPr>
        <w:t xml:space="preserve"> prijungimo būdą ir gnybtus. Reikalavimai pirminių įrenginių prijungimo gnybtams pateikiami priede (</w:t>
      </w:r>
      <w:r>
        <w:rPr>
          <w:rFonts w:ascii="Arial" w:hAnsi="Arial" w:cs="Arial"/>
          <w:b/>
          <w:szCs w:val="22"/>
        </w:rPr>
        <w:t>31 Priedas</w:t>
      </w:r>
      <w:r>
        <w:rPr>
          <w:rFonts w:ascii="Arial" w:hAnsi="Arial" w:cs="Arial"/>
          <w:szCs w:val="22"/>
        </w:rPr>
        <w:t>).</w:t>
      </w:r>
    </w:p>
    <w:p w14:paraId="4119FD9C"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s="Arial"/>
          <w:szCs w:val="22"/>
        </w:rPr>
        <w:t xml:space="preserve">TDP įrašyti, kad montavimo brėžiniuose aukštos įtampos įrenginių prijungimo gnybtams užveržti turi būti numatyti varžtai, kurie prijungus šynolaidį užtikrintų minimalų išorinio dalinio išlydžio susidarymą (užsukus veržlę varžto sriegis būtų ilgesnis už veržlę ne daugiau, kaip 3-5 sriegio žingsnius, varžtas ir veržlė įleisti į gnybto </w:t>
      </w:r>
      <w:r>
        <w:rPr>
          <w:rFonts w:ascii="Arial" w:hAnsi="Arial"/>
          <w:color w:val="000000"/>
          <w:szCs w:val="22"/>
          <w:lang w:eastAsia="lt-LT"/>
        </w:rPr>
        <w:t>vidų). Šių varžtų užveržimo momentas ir užveržimo seka turi atitikti gamintojo reikalavimus. Maksimalus lankstaus šynolaidžio išėjimo atstumas iš prijungimo gnybto turi būti ne didesnis nei 2 mm.</w:t>
      </w:r>
    </w:p>
    <w:p w14:paraId="4119FD9D" w14:textId="77777777" w:rsidR="00EE448D" w:rsidRDefault="0041629E">
      <w:pPr>
        <w:pStyle w:val="Stilius2"/>
        <w:numPr>
          <w:ilvl w:val="1"/>
          <w:numId w:val="34"/>
        </w:numPr>
        <w:spacing w:line="360" w:lineRule="auto"/>
        <w:ind w:left="851" w:right="0" w:hanging="567"/>
        <w:rPr>
          <w:rFonts w:ascii="Arial" w:hAnsi="Arial" w:cs="Arial"/>
          <w:szCs w:val="22"/>
        </w:rPr>
      </w:pPr>
      <w:bookmarkStart w:id="24" w:name="_Hlk186812677"/>
      <w:r>
        <w:rPr>
          <w:rFonts w:ascii="Arial" w:hAnsi="Arial"/>
          <w:color w:val="000000"/>
          <w:szCs w:val="22"/>
          <w:lang w:eastAsia="lt-LT"/>
        </w:rPr>
        <w:t>Suprojektuoti įžeminimo įrenginius vadovaujantis Elektros įrenginių įrengimo bendrųjų taisyklių (toliau - EĮĮBT) reikalavimais. Perdavimo tinklo dalies įžeminimo įrenginių sprendiniai parenkami pagal įžeminimo kontūro varžą. Atstojamoji perdavimo tinklo skirstyklos dalies įžeminimo kontūro</w:t>
      </w:r>
      <w:r>
        <w:rPr>
          <w:rFonts w:ascii="Arial" w:hAnsi="Arial" w:cs="Arial"/>
          <w:szCs w:val="22"/>
        </w:rPr>
        <w:t xml:space="preserve"> varža bet kuriuo metų laiku neturi viršyti 0,5 Ω, o priduodant objektą etapais, visais atvejais PSO dalies įžeminimo kontūro varža neturi viršyti 0,5 Ω, kad užtikrinti EĮĮBT reikalavimus. Rengiant projektą, kur reikalaujama pagal EĮĮBT būtina įvertinti ir prisilietimo įtampą, prisilietimo įtampa neturi viršyti leistinos pagal EĮĮBT. Skaičiuojant prisilietimo įtampą vadovautis LST EN 50522. </w:t>
      </w:r>
      <w:bookmarkEnd w:id="24"/>
      <w:r>
        <w:rPr>
          <w:rFonts w:ascii="Arial" w:hAnsi="Arial" w:cs="Arial"/>
          <w:szCs w:val="22"/>
        </w:rPr>
        <w:t>Standartiniai techniniai reikalavimai įžeminimo kontūro įrengimui ir įžeminimo kontūro elementams pateikiami prieduose (</w:t>
      </w:r>
      <w:r>
        <w:rPr>
          <w:rFonts w:ascii="Arial" w:hAnsi="Arial" w:cs="Arial"/>
          <w:b/>
          <w:szCs w:val="22"/>
        </w:rPr>
        <w:t>32 Priedas</w:t>
      </w:r>
      <w:r>
        <w:rPr>
          <w:rFonts w:ascii="Arial" w:hAnsi="Arial" w:cs="Arial"/>
          <w:szCs w:val="22"/>
        </w:rPr>
        <w:t>) ir (</w:t>
      </w:r>
      <w:r>
        <w:rPr>
          <w:rFonts w:ascii="Arial" w:hAnsi="Arial" w:cs="Arial"/>
          <w:b/>
          <w:szCs w:val="22"/>
        </w:rPr>
        <w:t>33 Priedas</w:t>
      </w:r>
      <w:r>
        <w:rPr>
          <w:rFonts w:ascii="Arial" w:hAnsi="Arial" w:cs="Arial"/>
          <w:szCs w:val="22"/>
        </w:rPr>
        <w:t>).</w:t>
      </w:r>
    </w:p>
    <w:p w14:paraId="4119FD9E"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Suprojektuoti įžeminimo kontūro laidininko prijungimą prie laikančiųjų metalo konstrukcijų dviem varžtiniais sujungimais.</w:t>
      </w:r>
    </w:p>
    <w:p w14:paraId="4119FD9F"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Šalia projektuojamos AT-44 pastatymo vietos suprojektuoti kilnojamų įrenginių galios skydelį (KĮGS) 0,4 kV kilnojamų įrenginių maitinimui. KĮGS įrengiamų rozečių ir jų leistinas apkrovas tikslinti ir suderinti su PSO TDP rengimo metu.</w:t>
      </w:r>
    </w:p>
    <w:p w14:paraId="4119FDA0"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Numatyti potencialų išlyginimo tinklą remiantis EĮĮBT, pateikti potencialų išlyginamojo tinklo parinkimo skaičiavimų rezultatus. Detalius sprendinius suprojektuoti TDP.</w:t>
      </w:r>
    </w:p>
    <w:p w14:paraId="4119FDA1"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 xml:space="preserve">Suprojektuoti naujai montuojamų įrenginių apšvietimą. Numatyti LED šviestuvų (prožektorių) panaudojimą, išlaikant reikalaujamos apšvietos reikalavimus nurodytus HN 98:2014 </w:t>
      </w:r>
      <w:r>
        <w:rPr>
          <w:rFonts w:ascii="Arial" w:hAnsi="Arial" w:cs="Arial"/>
          <w:szCs w:val="22"/>
        </w:rPr>
        <w:t xml:space="preserve">„Natūralus ir dirbtinis darbo vietų apšvietimas. Apšvietos mažiausios ribinės vertės ir bendrieji matavimo reikalavimai“. </w:t>
      </w:r>
      <w:bookmarkStart w:id="25" w:name="_Hlk124928976"/>
      <w:r>
        <w:rPr>
          <w:rFonts w:ascii="Arial" w:hAnsi="Arial"/>
          <w:color w:val="000000"/>
          <w:szCs w:val="22"/>
          <w:lang w:eastAsia="lt-LT"/>
        </w:rPr>
        <w:t xml:space="preserve">Minimalus apšvietimas aukštos įtampos įrenginių ir savųjų reikmių įrangos, eksploatuojamos lauke techninei priežiūrai turi būti ≥ 20 lx. </w:t>
      </w:r>
      <w:bookmarkEnd w:id="25"/>
      <w:r>
        <w:rPr>
          <w:rFonts w:ascii="Arial" w:hAnsi="Arial"/>
          <w:color w:val="000000"/>
          <w:szCs w:val="22"/>
          <w:lang w:eastAsia="lt-LT"/>
        </w:rPr>
        <w:t>Apšvietimo maitinimą ir valdymą integruoti į esamą apšvietimo sistemą.</w:t>
      </w:r>
    </w:p>
    <w:p w14:paraId="4119FDA2"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Visi įrenginių, spintų bei linijų žymėjimai turi būti suderinti</w:t>
      </w:r>
      <w:r>
        <w:rPr>
          <w:rFonts w:ascii="Arial" w:hAnsi="Arial" w:cs="Arial"/>
          <w:szCs w:val="22"/>
        </w:rPr>
        <w:t xml:space="preserve"> su PSO ir atitikti perdavimo tinklo operatyvinių ir techninių pavadinimų sudarymo ir žymėjimo tvarkos aprašo reikalavimus (</w:t>
      </w:r>
      <w:r>
        <w:rPr>
          <w:rFonts w:ascii="Arial" w:hAnsi="Arial" w:cs="Arial"/>
          <w:b/>
          <w:szCs w:val="22"/>
        </w:rPr>
        <w:t>34 Priedas</w:t>
      </w:r>
      <w:r>
        <w:rPr>
          <w:rFonts w:ascii="Arial" w:hAnsi="Arial" w:cs="Arial"/>
          <w:szCs w:val="22"/>
        </w:rPr>
        <w:t xml:space="preserve">). Visų naujų elektros įrenginių ir spintų operatyviniai užrašai turi būti ant atsparių atmosferos poveikiui lentelių. Atviros skirstyklos įrenginių (toliau – ASĮ), NSSRS, KSSRS, relinės apsaugos ir automatikos (toliau – RAA) spintose esančių įrenginių ir automatinių jungiklių užrašai turi būti suderinti su PSO prieš pradedant įrenginių bei įrangos gamybą. Jei </w:t>
      </w:r>
      <w:r>
        <w:rPr>
          <w:rFonts w:ascii="Arial" w:hAnsi="Arial" w:cs="Arial"/>
          <w:szCs w:val="22"/>
        </w:rPr>
        <w:lastRenderedPageBreak/>
        <w:t xml:space="preserve">kartu su rekonstrukcija yra keičiama ar naujai montuojama įranga kitose pastotėse, taip pat galioja reikalavimas, jog šiose pastotėse visi naujai </w:t>
      </w:r>
      <w:r>
        <w:rPr>
          <w:rFonts w:ascii="Arial" w:hAnsi="Arial"/>
          <w:color w:val="000000"/>
          <w:szCs w:val="22"/>
          <w:lang w:eastAsia="lt-LT"/>
        </w:rPr>
        <w:t>montuojamų ar keičiamų įrenginių, spintų bei linijų žymėjimai turi būti suderinti su PSO.</w:t>
      </w:r>
    </w:p>
    <w:p w14:paraId="4119FDA3"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olor w:val="000000"/>
          <w:szCs w:val="22"/>
          <w:lang w:eastAsia="lt-LT"/>
        </w:rPr>
        <w:t>TDP</w:t>
      </w:r>
      <w:r>
        <w:rPr>
          <w:rFonts w:ascii="Arial" w:hAnsi="Arial" w:cs="Arial"/>
          <w:szCs w:val="22"/>
        </w:rPr>
        <w:t xml:space="preserve"> parašyti, kad pirminių įrenginių techninių duomenų lentelės turi atitikti PSO standartinius techninius </w:t>
      </w:r>
      <w:r>
        <w:rPr>
          <w:rFonts w:ascii="Arial" w:hAnsi="Arial"/>
          <w:color w:val="000000"/>
          <w:szCs w:val="22"/>
          <w:lang w:eastAsia="lt-LT"/>
        </w:rPr>
        <w:t>reikalavimus, pateiktus priede (</w:t>
      </w:r>
      <w:r>
        <w:rPr>
          <w:rFonts w:ascii="Arial" w:hAnsi="Arial"/>
          <w:b/>
          <w:color w:val="000000"/>
          <w:szCs w:val="22"/>
          <w:lang w:eastAsia="lt-LT"/>
        </w:rPr>
        <w:t>35 Priedas</w:t>
      </w:r>
      <w:r>
        <w:rPr>
          <w:rFonts w:ascii="Arial" w:hAnsi="Arial"/>
          <w:color w:val="000000"/>
          <w:szCs w:val="22"/>
          <w:lang w:eastAsia="lt-LT"/>
        </w:rPr>
        <w:t>) .</w:t>
      </w:r>
    </w:p>
    <w:p w14:paraId="4119FDA4" w14:textId="77777777" w:rsidR="00EE448D" w:rsidRDefault="0041629E">
      <w:pPr>
        <w:pStyle w:val="Stilius2"/>
        <w:numPr>
          <w:ilvl w:val="1"/>
          <w:numId w:val="34"/>
        </w:numPr>
        <w:spacing w:line="360" w:lineRule="auto"/>
        <w:ind w:left="851" w:right="0" w:hanging="567"/>
        <w:rPr>
          <w:rFonts w:ascii="Arial" w:hAnsi="Arial" w:cs="Arial"/>
          <w:szCs w:val="22"/>
        </w:rPr>
      </w:pPr>
      <w:r>
        <w:rPr>
          <w:rFonts w:ascii="Arial" w:hAnsi="Arial"/>
          <w:color w:val="000000"/>
          <w:szCs w:val="22"/>
          <w:lang w:eastAsia="lt-LT"/>
        </w:rPr>
        <w:t>TDP numatyti naujai sumontuotų pirminių įrenginių įrengimą</w:t>
      </w:r>
      <w:r>
        <w:rPr>
          <w:rFonts w:ascii="Arial" w:hAnsi="Arial" w:cs="Arial"/>
          <w:szCs w:val="22"/>
        </w:rPr>
        <w:t xml:space="preserve"> ir patikrinimus pagal elektros įrenginių įrengimo taisykles ir PSO norminių dokumentų reikalavimus.</w:t>
      </w:r>
    </w:p>
    <w:p w14:paraId="4119FDA5"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r>
        <w:rPr>
          <w:rFonts w:ascii="Arial" w:hAnsi="Arial" w:cs="Arial"/>
          <w:color w:val="000000"/>
          <w:kern w:val="1"/>
          <w:szCs w:val="22"/>
          <w:lang w:eastAsia="ar-SA"/>
        </w:rPr>
        <w:t xml:space="preserve">PP </w:t>
      </w:r>
      <w:r>
        <w:rPr>
          <w:rFonts w:ascii="Arial" w:hAnsi="Arial"/>
          <w:color w:val="000000"/>
          <w:szCs w:val="22"/>
          <w:lang w:eastAsia="lt-LT"/>
        </w:rPr>
        <w:t xml:space="preserve">ir TDP turi būti pateikiami pirminių įrenginių trimatis išdėstymo planas ir visų prijunginių pjūvių brėžiniai </w:t>
      </w:r>
      <w:bookmarkStart w:id="26" w:name="_Hlk91658428"/>
      <w:r>
        <w:rPr>
          <w:rFonts w:ascii="Arial" w:hAnsi="Arial"/>
          <w:color w:val="000000"/>
          <w:szCs w:val="22"/>
          <w:lang w:eastAsia="lt-LT"/>
        </w:rPr>
        <w:t xml:space="preserve">(įskaitant perspektyvinę įrangą, jei tokia numatoma) su nurodytais atstumais nuo srovėlaidžių iki įvairių TP elementų. </w:t>
      </w:r>
      <w:bookmarkStart w:id="27" w:name="_Hlk91658368"/>
      <w:r>
        <w:rPr>
          <w:rFonts w:ascii="Arial" w:hAnsi="Arial"/>
          <w:color w:val="000000"/>
          <w:szCs w:val="22"/>
          <w:lang w:eastAsia="lt-LT"/>
        </w:rPr>
        <w:t>Jei projektuojami laikini prijungimo sprendiniai, kurie naudojami tik projekto įgyvendinimo metu, turi būti pateikti laikinų sprendinių vienlinijinės schemos ir pjūvių brėžiniai su nurodytais atstumais nuo srovėlaidžių iki įvairių TP elementų</w:t>
      </w:r>
      <w:bookmarkEnd w:id="26"/>
      <w:bookmarkEnd w:id="27"/>
      <w:r>
        <w:rPr>
          <w:rFonts w:ascii="Arial" w:hAnsi="Arial"/>
          <w:color w:val="000000"/>
          <w:szCs w:val="22"/>
          <w:lang w:eastAsia="lt-LT"/>
        </w:rPr>
        <w:t>.</w:t>
      </w:r>
    </w:p>
    <w:p w14:paraId="4119FDA6" w14:textId="77777777" w:rsidR="00EE448D" w:rsidRDefault="0041629E">
      <w:pPr>
        <w:pStyle w:val="Stilius2"/>
        <w:numPr>
          <w:ilvl w:val="1"/>
          <w:numId w:val="34"/>
        </w:numPr>
        <w:spacing w:line="360" w:lineRule="auto"/>
        <w:ind w:left="851" w:right="0" w:hanging="567"/>
        <w:rPr>
          <w:rFonts w:ascii="Arial" w:hAnsi="Arial"/>
          <w:color w:val="000000"/>
          <w:szCs w:val="22"/>
          <w:lang w:eastAsia="lt-LT"/>
        </w:rPr>
      </w:pPr>
      <w:bookmarkStart w:id="28" w:name="_Hlk17360646"/>
      <w:r>
        <w:rPr>
          <w:rFonts w:ascii="Arial" w:hAnsi="Arial"/>
          <w:color w:val="000000"/>
          <w:szCs w:val="22"/>
          <w:lang w:eastAsia="lt-LT"/>
        </w:rPr>
        <w:t>Sudarant įrenginių technines specifikacijas vadovautis įrenginių standartiniais</w:t>
      </w:r>
      <w:r>
        <w:rPr>
          <w:rFonts w:ascii="Arial" w:hAnsi="Arial" w:cs="Arial"/>
          <w:szCs w:val="22"/>
        </w:rPr>
        <w:t xml:space="preserve"> techniniais reikalavimais, pridedamais prie šios TU. Perkeliant standartinių reikalavimų punktus į specifikacijas negalima koreguoti standartinių reikalavimų stulpelyje „Įrenginio, įrangos, gaminio ar medžiagos reikalaujamas parametras (mato vnt.), funkcija, išpildymas ar savybė“ pateiktos teksto redakcijos. Taip pat negalima standartinių reikalavimų punktų neįkelti į specifikaciją. Jei punktas konkrečiu atveju netaikomas, vietoje konkretaus parametro ar funkcijos reikšmės, išpildymo ar savybės specifikacijoje įrašyti „Netaikoma/Not applicable“. Papildomų punktų įtraukimas į specifikaciją lyginant su standartiniais reikalavimais arba standartinės parametro ar funkcijos reikšmės, išpildymo ar savybės koregavimas lyginant su standartiniuose reikalavimuose pateikta parametro ar funkcijos reikšme, išpildymu ar savybe turi būti aprašytas ir pagrįstas projekte. </w:t>
      </w:r>
      <w:bookmarkStart w:id="29" w:name="_Hlk17360187"/>
      <w:r>
        <w:rPr>
          <w:rFonts w:ascii="Arial" w:hAnsi="Arial" w:cs="Arial"/>
          <w:szCs w:val="22"/>
        </w:rPr>
        <w:t xml:space="preserve">TDP techninės </w:t>
      </w:r>
      <w:r>
        <w:rPr>
          <w:rFonts w:ascii="Arial" w:hAnsi="Arial"/>
          <w:color w:val="000000"/>
          <w:szCs w:val="22"/>
          <w:lang w:eastAsia="lt-LT"/>
        </w:rPr>
        <w:t>specifikacijos sudaromos lietuvių ir anglų kalbomis.</w:t>
      </w:r>
      <w:bookmarkEnd w:id="28"/>
      <w:bookmarkEnd w:id="29"/>
    </w:p>
    <w:p w14:paraId="4119FDA7" w14:textId="77777777" w:rsidR="00EE448D" w:rsidRDefault="00EE448D">
      <w:pPr>
        <w:tabs>
          <w:tab w:val="left" w:pos="1276"/>
        </w:tabs>
        <w:spacing w:line="276" w:lineRule="auto"/>
        <w:jc w:val="both"/>
        <w:rPr>
          <w:rFonts w:ascii="Arial" w:hAnsi="Arial" w:cs="Arial"/>
          <w:sz w:val="22"/>
          <w:szCs w:val="22"/>
          <w:lang w:val="lt-LT"/>
        </w:rPr>
      </w:pPr>
      <w:bookmarkStart w:id="30" w:name="_Toc421452272"/>
    </w:p>
    <w:p w14:paraId="4119FDA8" w14:textId="77777777" w:rsidR="00EE448D" w:rsidRDefault="0041629E">
      <w:pPr>
        <w:keepNext/>
        <w:numPr>
          <w:ilvl w:val="0"/>
          <w:numId w:val="34"/>
        </w:numPr>
        <w:spacing w:before="120" w:after="120"/>
        <w:ind w:firstLine="567"/>
        <w:outlineLvl w:val="0"/>
        <w:rPr>
          <w:rFonts w:ascii="Arial" w:hAnsi="Arial" w:cs="Arial"/>
          <w:b/>
          <w:sz w:val="22"/>
          <w:szCs w:val="22"/>
          <w:lang w:val="lt-LT"/>
        </w:rPr>
      </w:pPr>
      <w:bookmarkStart w:id="31" w:name="_Toc218509488"/>
      <w:bookmarkEnd w:id="30"/>
      <w:r>
        <w:rPr>
          <w:rFonts w:ascii="Arial" w:hAnsi="Arial" w:cs="Arial"/>
          <w:b/>
          <w:sz w:val="22"/>
          <w:szCs w:val="22"/>
          <w:lang w:val="lt-LT"/>
        </w:rPr>
        <w:t>RELINĖS APSAUGOS IR AUTOMATIKOS DALIS</w:t>
      </w:r>
      <w:bookmarkEnd w:id="31"/>
    </w:p>
    <w:p w14:paraId="4119FDA9" w14:textId="77777777" w:rsidR="00EE448D" w:rsidRDefault="00EE448D">
      <w:pPr>
        <w:keepNext/>
        <w:spacing w:before="120" w:after="120"/>
        <w:outlineLvl w:val="0"/>
        <w:rPr>
          <w:rFonts w:ascii="Arial" w:hAnsi="Arial" w:cs="Arial"/>
          <w:b/>
          <w:sz w:val="22"/>
          <w:szCs w:val="22"/>
          <w:lang w:val="lt-LT"/>
        </w:rPr>
      </w:pPr>
    </w:p>
    <w:p w14:paraId="4119FDAA"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TDP atlikti būtinus skaičiavimus vadovaujantis EĮĮT matavimų transformatorių, RAA principų ir įtaisų parinkimui:</w:t>
      </w:r>
      <w:bookmarkStart w:id="32" w:name="_Hlk534208209"/>
    </w:p>
    <w:p w14:paraId="4119FDAB"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TDP numatyti ir atlikti RAA derinimo, konfigūravimo, nuostatų keitimo darbus bei kompleksinius bandymus, vadovaujantis PSO perdavimo tinklo įrenginių eksploatavimo reglamento, EĮĮT, elektrinių ir elektros tinklų eksploatavimo taisyklių reikalavimais</w:t>
      </w:r>
      <w:bookmarkEnd w:id="32"/>
      <w:r>
        <w:rPr>
          <w:rFonts w:ascii="Arial" w:hAnsi="Arial" w:cs="Arial"/>
          <w:sz w:val="22"/>
          <w:szCs w:val="22"/>
          <w:lang w:val="lt-LT"/>
        </w:rPr>
        <w:t>;</w:t>
      </w:r>
    </w:p>
    <w:p w14:paraId="4119FDAC"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Kompleksiniai bandymai TDP turi būti numatyti atlikti vadovaujantis PSO RAA kompleksinių bandymų aprašo reikalavimais (</w:t>
      </w:r>
      <w:r>
        <w:rPr>
          <w:rFonts w:ascii="Arial" w:hAnsi="Arial" w:cs="Arial"/>
          <w:b/>
          <w:sz w:val="22"/>
          <w:szCs w:val="22"/>
          <w:lang w:val="lt-LT"/>
        </w:rPr>
        <w:t>36 Priedas</w:t>
      </w:r>
      <w:r>
        <w:rPr>
          <w:rFonts w:ascii="Arial" w:hAnsi="Arial" w:cs="Arial"/>
          <w:sz w:val="22"/>
          <w:szCs w:val="22"/>
          <w:lang w:val="lt-LT"/>
        </w:rPr>
        <w:t>);</w:t>
      </w:r>
      <w:r>
        <w:rPr>
          <w:lang w:val="lt-LT"/>
        </w:rPr>
        <w:t xml:space="preserve"> </w:t>
      </w:r>
    </w:p>
    <w:p w14:paraId="4119FDAD"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įranga turi būti numatoma mikroprocesorinė su savikontrolės sistema, tenkinanti EĮĮT ir kitų techninių, norminių dokumentų reikalavimus. Standartiniai techniniai reikalavimai mikroprocesorinėms relėms ir valdikliams (</w:t>
      </w:r>
      <w:r>
        <w:rPr>
          <w:rFonts w:ascii="Arial" w:hAnsi="Arial" w:cs="Arial"/>
          <w:b/>
          <w:sz w:val="22"/>
          <w:szCs w:val="22"/>
          <w:lang w:val="lt-LT"/>
        </w:rPr>
        <w:t>37 Priedas</w:t>
      </w:r>
      <w:r>
        <w:rPr>
          <w:rFonts w:ascii="Arial" w:hAnsi="Arial" w:cs="Arial"/>
          <w:sz w:val="22"/>
          <w:szCs w:val="22"/>
          <w:lang w:val="lt-LT"/>
        </w:rPr>
        <w:t xml:space="preserve">). Kiti, standartiniuose techniniuose </w:t>
      </w:r>
      <w:r>
        <w:rPr>
          <w:rFonts w:ascii="Arial" w:hAnsi="Arial" w:cs="Arial"/>
          <w:sz w:val="22"/>
          <w:szCs w:val="22"/>
          <w:lang w:val="lt-LT"/>
        </w:rPr>
        <w:lastRenderedPageBreak/>
        <w:t>reikalavimuose nenurodyti reikalavimai mikroprocesorinėms relėms ir valdikliams parenkami TDP rengimo metu;</w:t>
      </w:r>
    </w:p>
    <w:p w14:paraId="4119FDAE"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Nauji RAA ir valdymo įrenginiai turi turėti visas reikiamas ryšio traktų ir antrinių grandinių prijungimo sąsajas, matavimų, apsaugų, automatikos, stebėsenos (monitoringo) ir valdymo funkcijoms išpildyti.</w:t>
      </w:r>
    </w:p>
    <w:p w14:paraId="4119FDAF"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PP parengti struktūrinę schema su preliminariu RAA vidaus spintų išdėstymu ir įrengimo vietomis esamuose pastotės Alytaus nuolatinės srovės keitiklio (NSK) 400 kV TP ir 330 kV valdymo pultuose.</w:t>
      </w:r>
    </w:p>
    <w:p w14:paraId="4119FDB0"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330/110/10 kV Alytaus TP 330 kV ir Alytaus 400 kV skirstyklų pakeitimų įrengiant AT-44, TDP sudaryti funkcines-struktūrines schemas:</w:t>
      </w:r>
    </w:p>
    <w:p w14:paraId="4119FDB1"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Naujai įrengiamos ir esamos RAA prijungimo prie matavimo transformatorių;</w:t>
      </w:r>
    </w:p>
    <w:p w14:paraId="4119FDB2"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Reikiamų atlikti pakeitimų esamuose 330 kV ir 400 kV skirstyklų RAA įrenginiuose;</w:t>
      </w:r>
    </w:p>
    <w:p w14:paraId="4119FDB3"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330 kV ir 400 kV, 10 kV skirstyklų pagrindinių įrenginių valdymo blokuočių ir pakeitimų jose;</w:t>
      </w:r>
    </w:p>
    <w:p w14:paraId="4119FDB4"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 330/110/10 kV Alytaus TP 330 kV ir Alytaus 400 kV skirstyklų išplėtimu susijusių RAA ir priešavarinės automatikos telekomandų perdavimo (perduodamų/ priimamų, tiesiogiai tarp skirstyklų arba tranzitu, rezervinės įskaitant perspektyvines) tarp Perdavimo tinklo ir kitų šalių operatorių skirstyklų, elektrinių ir pastočių, įvertinus perspektyvą, funkcinę/struktūrinę schema. Schemoje(-se) turi būti vaizduojama ir nurodyta visų perduodamų (perduodamų/ priimamų, tiesiogiai arba tranzitu, rezervinės) esamų ir naujai projektuojamų telekomandų paskirtys, kiekiai, perdavimo/priėmimo kanalų tipai, išsaugomi ir naujai montuojami telekomandų perdavimo įrenginiai, RAA ir kiti įrenginiai ar įtaisai dalyvaujantys telekomandų formavime ir perdavime;</w:t>
      </w:r>
    </w:p>
    <w:p w14:paraId="4119FDB5"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330 kV RAA įrenginių (naujų ir įvertinus reikiamus pakeitimus esamų) funkcinių ryšių ir elementų išdėstymo spintose;</w:t>
      </w:r>
    </w:p>
    <w:p w14:paraId="4119FDB6"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400 kV RAA įrenginių (naujų ir įvertinus reikiamus pakeitimus esamų) funkcinių ryšių ir elementų išdėstymo spintose;</w:t>
      </w:r>
    </w:p>
    <w:p w14:paraId="4119FDB7"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įrenginių funkcijų tarpusavio sąveikų (tarp 400 kV ir 330 kV esamos ir naujai įrengiamos RAA);</w:t>
      </w:r>
    </w:p>
    <w:p w14:paraId="4119FDB8"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Komunikacinių aparatų operatyvinių blokuočių loginių tarpusavio sąveikų išpildytų GOOSE žinutėmis (sudaryti preliminarų GOOSE žinučių sąrašą) arba laidiniais ryšiais funkcinę schemą;</w:t>
      </w:r>
    </w:p>
    <w:p w14:paraId="4119FDB9"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Loginių blokuočių tarp 330/110/10 kV Alytaus TP 330 kV ir Alytaus 400 kV skirstyklų išpildytų individualiais telekomandų perdavimo įrenginiais funkcinę schemą;</w:t>
      </w:r>
    </w:p>
    <w:p w14:paraId="4119FDBA"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įrenginių prijungimo prie pastotės duomenų tinklo (toliau – PDT) funkcinę schemą;</w:t>
      </w:r>
    </w:p>
    <w:p w14:paraId="4119FDBB"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stebėjimo sistemos (monitoringo) funkcinę schemą;</w:t>
      </w:r>
    </w:p>
    <w:p w14:paraId="4119FDBC"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Nuolatinės operatyviosios srovės tiekimo RAA įrenginiams schemą;</w:t>
      </w:r>
    </w:p>
    <w:p w14:paraId="4119FDBD"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Papildymų ir pakeitimų esamoje avarijų prevencijos automatikoje (400 kV ir 330 kV A ir B komplektuose) schemą.</w:t>
      </w:r>
    </w:p>
    <w:p w14:paraId="4119FDBE"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Rengiant RAA struktūrines schemas vadovautis PSO perdavimo tinklo 110 kV transformatorių pastočių standartinių relinės apsaugos ir automatikos struktūrinių schemų išpildymo aprašu (</w:t>
      </w:r>
      <w:r>
        <w:rPr>
          <w:rFonts w:ascii="Arial" w:hAnsi="Arial" w:cs="Arial"/>
          <w:b/>
          <w:sz w:val="22"/>
          <w:szCs w:val="22"/>
          <w:lang w:val="lt-LT"/>
        </w:rPr>
        <w:t>38 Priedas</w:t>
      </w:r>
      <w:r>
        <w:rPr>
          <w:rFonts w:ascii="Arial" w:hAnsi="Arial" w:cs="Arial"/>
          <w:sz w:val="22"/>
          <w:szCs w:val="22"/>
          <w:lang w:val="lt-LT"/>
        </w:rPr>
        <w:t>).</w:t>
      </w:r>
    </w:p>
    <w:p w14:paraId="4119FDBF"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Kiekvienas RAA įrenginys privalo turėti integruotą šviesinę signalizaciją, signalizuojančią apie įrenginio funkcionalumo sutrikimą, funkcijų ir automatikos poveikius, kitus RAA veikimus pagal poreikį.</w:t>
      </w:r>
    </w:p>
    <w:p w14:paraId="4119FDC0"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Vienas kitą dubliuojantys ar rezervuojantys RAA įtaisai turi būti išdėstomi atskirose spintose. TU nurodytas RAA įrenginių išdėstymas yra preliminarus ir turi būti tikslinamas TDP rengimo metu. RAA įranga kuri netelpa esamose 330/110/10 kV Alytaus TP pastotės valdymo patalpoje (toliau – PVP), Alytaus nuolatinės srovės keitiklio (toliau – NSK) /400 kV PVP, Alytaus 400 kV PVP vidaus spintose, turi būti projektuojama ir įrengiama naujose RAA vidaus spintose.</w:t>
      </w:r>
    </w:p>
    <w:p w14:paraId="4119FDC1"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RAA terminalai kurių apsaugų funkcijų išpildymui reikalinga atlikti srovių sumavimą turi turėti reikiamą analoginių srovinių įėjimų kiekį, o srovių sumavimas vykdomas terminalų vidinėje logikoje.</w:t>
      </w:r>
    </w:p>
    <w:p w14:paraId="4119FDC2"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AT-44 RAA ir telekomandų priėmimo/perdavimo įranga šiuo projektu projektuojama ir įrengiama Alytaus NSK/400 kV PVP patalpose, greta esamų 400 kV skirstyklos RAA vidaus spintų, ir Alytaus 330 kV PVP demontavus LN-368 (buvusi L-Gardinas) RAA vidaus spintas (R43, R44, R45, R46). Spintose esančias mikroprocesorines ir elektromechanines reles, telekomandų perdavimo įrenginius perduoti į PSO avarinį rezervą, vidaus spintas utilizuoti. </w:t>
      </w:r>
    </w:p>
    <w:p w14:paraId="4119FDC3"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AT-44 kiekvienam 400 kV ir 330 kV vienas kitą dubliuojančiam RAA ir telekomandų perdavimo įrenginių komplektui suprojektuoti ir įrengti funkcijų ir telekomandų valdiklius. RAA funkcijų valdiklių kiekis (ir jų valdomų dvipozicinių relių kiekiai) bei įrengimo vietos nurodytos TU turi būti tikslinamos TDP rengimo etape.</w:t>
      </w:r>
    </w:p>
    <w:p w14:paraId="4119FDC4"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Esamose Alytaus TP 330 kV jungtuvų K-301 ir L1-368/AT-301, Alytaus 400 kV jungtuvų K-401 ir Elk1/K-401, T401 400 kV šynuotės rezervinės MSA 1 ir 2 komplektų RAA vidaus spintose, kuriose TU numatoma keisti mikroprocesorinius RAA, elektromechanines reles bei suprojektuoti ir įrengti naujus įrenginius, demontuoti ir utilizuoti RAA bandymų blokus. Jų buvusias montavimo vietas uždengti montažinėmis plokštėmis, jeigu ši vieta nebus naudojama naujai įrangai montuoti.</w:t>
      </w:r>
    </w:p>
    <w:p w14:paraId="4119FDC5"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Projekto įgyvendinimo metu demontuoti nebenaudojamas NSK (nuolatinės srovės keitiklio) RAA elektros grandines ir įrenginius 330 kV ir 400 kV RAA vidaus spintose, kuriose šiuo projektu projektuojami pakeitimai.</w:t>
      </w:r>
    </w:p>
    <w:p w14:paraId="4119FDC6"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Numatyti 10-15% rezervą RAA terminalų binarinių įėjimų/išėjimų ir RAA gnybtų.</w:t>
      </w:r>
    </w:p>
    <w:p w14:paraId="4119FDC7"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Srovės ir įtampos matavimo transformatoriai RAA reikmėms:</w:t>
      </w:r>
    </w:p>
    <w:p w14:paraId="4119FDC8"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Alytaus TP 400 kV skirstykloje, AT-44 prijunginio 400 kV ir 330 kV įvadų šynuotėje išsaugomi ir panaudojami NSK prijunginio esami įtampos  matavimo transformatoriai (ĮT-T301, ĮT-T401), visose trijose fazėse. Lauko tarpinių gnybtų spintos šiems įtampos matavimo transformatoriams turi būti suprojektuotos ir įrengtos naujos, esamos demontuojamos ir perduodamos į PSO avarinį rezervą;</w:t>
      </w:r>
    </w:p>
    <w:p w14:paraId="4119FDC9"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Alytaus TP 400 kV skirstykloje AT-44 prijunginio 400 kV ir 330 kV įvadų šynuotėje suprojektuoti ir įrengti po komplektą srovės matavimo transformatorių visose trijose fazėse;</w:t>
      </w:r>
    </w:p>
    <w:p w14:paraId="4119FDCA"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330/110/10 kV Alytaus TP 330 kV ir 400 kV jungtuvų prijunginiuose išsaugomi esami srovės matavimo transformatoriai (ST1-K401, ST-Elk1/K401, ST-K301, ST-367/K301) visose trijose fazėse;</w:t>
      </w:r>
    </w:p>
    <w:p w14:paraId="4119FDCB"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Alytaus TP 330 kV OL į AT-44 prijunginyje išsaugomas įtampos matavimo transformatorius (ĮT-ŠK-301) visose trijose fazėse;</w:t>
      </w:r>
    </w:p>
    <w:p w14:paraId="4119FDCC"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Alytaus TP 400 kV pastotės dalyje, 10 kV skirstykloje, naujame 10 kV prijunginyje (AT-44 10 kV įvado prijunginio) suprojektuoti ir įrengti srovės ir įtampos matavimo transformatorius visose trijose fazėse;</w:t>
      </w:r>
    </w:p>
    <w:p w14:paraId="4119FDCD"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TDP rengimo metu atlikti skaičiavimus, su projektu susijusių 400 kV, 330 kV, 110 kV, 10 kV Alytaus TP išsaugomų ir naujų projektuojamų ir įrengiamų šiuo projektu, srovės ir įtampos matavimo transformatorių antrinių apvijų charakteristikų parinkimo/patikrinimo, įvertinti antrinių apvijų kiekio poreikį.</w:t>
      </w:r>
    </w:p>
    <w:p w14:paraId="4119FDCE"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Sąsajos ir duomenų mainai tarp RAA, ir kitų pastotės įrenginių:</w:t>
      </w:r>
    </w:p>
    <w:p w14:paraId="4119FDCF"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Duomenų manai tarp RAA įrenginių ir TSPĮ turi būti vykdomi IEC61850 protokolu (vertikali komunikacija);</w:t>
      </w:r>
    </w:p>
    <w:p w14:paraId="4119FDD0"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Kiekvieną RAA įrenginį, atskiromis sąsajomis, jungti į du atskirus PDT komutatorius, kad būtų užtikrintas informacijos mainų patikimumas. Dubliuotas duomenų srautų perdavimas per šiuos dvigubus sujungimus turi būti valdomas IEC 62439 (PRP) protokolu;</w:t>
      </w:r>
    </w:p>
    <w:p w14:paraId="4119FDD1"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Kiekvieno prijunginio srovės ir įtampos transformatorių antrinės grandinės turi būti jungiamos su relėmis variniais kabeliais;</w:t>
      </w:r>
    </w:p>
    <w:p w14:paraId="4119FDD2"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Kiekvieno prijunginio RAA (valdymo, technologinių signalų ir kt.) antrinės grandinės turi būti jungiamos su relėmis variniais kabeliais;</w:t>
      </w:r>
    </w:p>
    <w:p w14:paraId="4119FDD3"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Antrinių RAA elektros grandinių kabeliai ir laidai – vario gyslomis, su degimo nepalaikančia izoliacija. Visi kabeliai RAA elektros grandinėse, tame tarpe sujungiantys 110 kV skirstyklos įtaisų antrines grandines su mikroprocesoriniais įtaisais, turi būti ekranuoti (koncentrinės varinės juostos ekranu) ir numatytas jų potencialų išlyginimas. Standartiniai techniniai reikalavimai kontroliniams kabeliams jungiantiems relinės apsaugos/automatikos ir atviros skirstyklos pirminius įrenginius pateikiami priede (</w:t>
      </w:r>
      <w:r>
        <w:rPr>
          <w:rFonts w:ascii="Arial" w:hAnsi="Arial" w:cs="Arial"/>
          <w:b/>
          <w:sz w:val="22"/>
          <w:szCs w:val="22"/>
          <w:lang w:val="lt-LT"/>
        </w:rPr>
        <w:t>39 Priedas</w:t>
      </w:r>
      <w:r>
        <w:rPr>
          <w:rFonts w:ascii="Arial" w:hAnsi="Arial" w:cs="Arial"/>
          <w:sz w:val="22"/>
          <w:szCs w:val="22"/>
          <w:lang w:val="lt-LT"/>
        </w:rPr>
        <w:t>), lauko ir vidaus spintų vidinio montažo laidams pateikiami priede (</w:t>
      </w:r>
      <w:r>
        <w:rPr>
          <w:rFonts w:ascii="Arial" w:hAnsi="Arial" w:cs="Arial"/>
          <w:b/>
          <w:sz w:val="22"/>
          <w:szCs w:val="22"/>
          <w:lang w:val="lt-LT"/>
        </w:rPr>
        <w:t>40 Priedas</w:t>
      </w:r>
      <w:r>
        <w:rPr>
          <w:rFonts w:ascii="Arial" w:hAnsi="Arial" w:cs="Arial"/>
          <w:sz w:val="22"/>
          <w:szCs w:val="22"/>
          <w:lang w:val="lt-LT"/>
        </w:rPr>
        <w:t>);</w:t>
      </w:r>
    </w:p>
    <w:p w14:paraId="4119FDD4"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Kiti loginiai ryšiai (išskyrus atvejus kai TU nurodyta kitaip), tarp prijunginio ir kitų prijunginių RAA, kurie organizuojami protokolo IEC 61850 GOOSE žinutėmis (horizontali komunikacija), naudojami tik tose loginėse grandinėse, kuriose ryšio kanalo sutrikimas ar dalinis išjungimas, nepažeidžia, nekeičia relinės apsaugos ir automatikos patikimumo, selektyvumo ir greitaveikiškumo sąlygų;</w:t>
      </w:r>
    </w:p>
    <w:p w14:paraId="4119FDD5"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duomenų mainuose IEC 61850 protokolu naudojama įranga (kartu su jos vidinės programinės įrangos versija), privalo būti tarpusavyje pilnai suderinama ir turėti tai patvirtinantį gamintojo dokumentą, kad įrenginys su jo programine įranga išbandytas ir veikia kaip numatyta IEC 61850 ed.2.0 standarte;</w:t>
      </w:r>
    </w:p>
    <w:p w14:paraId="4119FDD6"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TDP RAA dalyje aprašyti duomenų mainų tarp RAA ir kitų pastotės įrenginių, vykdomų protokolu IEC61850 arba laidiniais ryšiais, organizavimo ir išpildymo principus.</w:t>
      </w:r>
    </w:p>
    <w:p w14:paraId="4119FDD7"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Telekomandų perdavimas:</w:t>
      </w:r>
    </w:p>
    <w:p w14:paraId="4119FDD8"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įrengti du (2) fiziškai atskirus tiesioginės optikos ryšio kanalus tarp 330/110/10 kV Alytaus TP 330 kV ir Alytaus NSK/400 kV skirstyklų PVP RAA įrenginių tiesioginiam telekomandų perdavimui ir naudojant individualius telekomandų perdavimo įrenginius. Tiesioginių optinių skaidulų skaičius parenkamas TDP rengimo metu; </w:t>
      </w:r>
    </w:p>
    <w:p w14:paraId="4119FDD9"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reikmėms turi būti projektuojami ir įrengiami fiziškai atskiri optiniai ryšio kanalai su TDP rengimo metu parenkamu tiesioginių optinių skaidulų kiekiu (toliau - kanalas):</w:t>
      </w:r>
    </w:p>
    <w:p w14:paraId="4119FDDA" w14:textId="77777777" w:rsidR="00EE448D" w:rsidRDefault="0041629E">
      <w:pPr>
        <w:pStyle w:val="ListParagraph"/>
        <w:numPr>
          <w:ilvl w:val="3"/>
          <w:numId w:val="17"/>
        </w:numPr>
        <w:spacing w:line="360" w:lineRule="auto"/>
        <w:jc w:val="both"/>
        <w:rPr>
          <w:rFonts w:ascii="Arial" w:hAnsi="Arial" w:cs="Arial"/>
          <w:sz w:val="22"/>
          <w:szCs w:val="22"/>
          <w:lang w:val="lt-LT"/>
        </w:rPr>
      </w:pPr>
      <w:r>
        <w:rPr>
          <w:rFonts w:ascii="Arial" w:hAnsi="Arial" w:cs="Arial"/>
          <w:sz w:val="22"/>
          <w:szCs w:val="22"/>
          <w:lang w:val="lt-LT"/>
        </w:rPr>
        <w:t>Pirmasis kanalas įrengiamas ir naudojamas AT-44 pirmajam apsaugų komplektui;</w:t>
      </w:r>
    </w:p>
    <w:p w14:paraId="4119FDDB" w14:textId="77777777" w:rsidR="00EE448D" w:rsidRDefault="0041629E">
      <w:pPr>
        <w:pStyle w:val="ListParagraph"/>
        <w:numPr>
          <w:ilvl w:val="3"/>
          <w:numId w:val="17"/>
        </w:numPr>
        <w:spacing w:line="360" w:lineRule="auto"/>
        <w:jc w:val="both"/>
        <w:rPr>
          <w:rFonts w:ascii="Arial" w:hAnsi="Arial" w:cs="Arial"/>
          <w:sz w:val="22"/>
          <w:szCs w:val="22"/>
          <w:lang w:val="lt-LT"/>
        </w:rPr>
      </w:pPr>
      <w:r>
        <w:rPr>
          <w:rFonts w:ascii="Arial" w:hAnsi="Arial" w:cs="Arial"/>
          <w:sz w:val="22"/>
          <w:szCs w:val="22"/>
          <w:lang w:val="lt-LT"/>
        </w:rPr>
        <w:t>Antrasis kanalas įrengiamas ir naudojamas AT-44 antrajam apsaugų komplektui.</w:t>
      </w:r>
    </w:p>
    <w:p w14:paraId="4119FDDC"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Reikalavimai optinio ryšio kanalams, jų įrangai ir įrengimui pateikiami TU skyriuje „ELEKTRONINIŲ RYŠIŲ (TELEKOMUNIKACIJŲ) DALIS“.</w:t>
      </w:r>
    </w:p>
    <w:p w14:paraId="4119FDDD"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Nauji projektuojami telekomandų perdavimo įrenginiai susieti su reline apsauga ir automatika turi atitikti standartinius techninius reikalavimus (</w:t>
      </w:r>
      <w:r>
        <w:rPr>
          <w:rFonts w:ascii="Arial" w:hAnsi="Arial" w:cs="Arial"/>
          <w:b/>
          <w:sz w:val="22"/>
          <w:szCs w:val="22"/>
          <w:lang w:val="lt-LT"/>
        </w:rPr>
        <w:t>41 Priedas</w:t>
      </w:r>
      <w:r>
        <w:rPr>
          <w:rFonts w:ascii="Arial" w:hAnsi="Arial" w:cs="Arial"/>
          <w:sz w:val="22"/>
          <w:szCs w:val="22"/>
          <w:lang w:val="lt-LT"/>
        </w:rPr>
        <w:t>). Kiti standartiniuose techniniuose reikalavimuose nenurodyti reikalavimai telekomandų perdavimo įrenginiams susietiems su reline apsauga ir automatika parenkami TDP rengimo metu.</w:t>
      </w:r>
    </w:p>
    <w:p w14:paraId="4119FDDE"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330/110/10 kV Alytaus TP 330 kV K-301, L1-368/AT-301 ir Alytaus 400 kV K-401, Elk1/K-401 skirstyklų jungtuvų valdymas, automatika ir apsaugos.</w:t>
      </w:r>
    </w:p>
    <w:p w14:paraId="4119FDDF"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Alytaus TP 400 kV K-401, Elk1/K-401 jungtuvams suprojektuoti ir įrengti naujus apsaugų ir automatikos valdiklius, jų funkcijų ir dvipozicinių relių valdiklius. Esami šių jungtuvų apsaugų ir automatikos turi būti demontuoti ir perduodami į PSO avarinį rezervą. Elektromechaninių relių poreikis minėtų valdiklių spintose turi būti vertinamas TDP rengimo metu;</w:t>
      </w:r>
    </w:p>
    <w:p w14:paraId="4119FDE0"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Alytaus TP 330 kV K-301, L1-368/AT-301 ir jungtuvams suprojektuoti ir įrengti naujus apsaugų ir automatikos valdiklius. Išsaugoti esamus su jungtuvų apsaugų ir automatikos funkcijų ir dvipozicinių relių valdiklius. Esami šių jungtuvų apsaugų ir automatikos valdikliai </w:t>
      </w:r>
      <w:r>
        <w:rPr>
          <w:rFonts w:ascii="Arial" w:hAnsi="Arial" w:cs="Arial"/>
          <w:sz w:val="22"/>
          <w:szCs w:val="22"/>
          <w:lang w:val="lt-LT"/>
        </w:rPr>
        <w:lastRenderedPageBreak/>
        <w:t>turi būti demontuoti ir perduodami į PSO avarinį rezervą. Elektromechaninių relių poreikis minėtų valdiklių spintose turi būti vertinamas TDP rengimo metu;</w:t>
      </w:r>
    </w:p>
    <w:p w14:paraId="4119FDE1"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Turi būti suprojektuotos ir įrengtos 330 kV, 400 kV jungtuvų apsaugų ir automatikos valdiklių pagrindinės funkcijos:</w:t>
      </w:r>
    </w:p>
    <w:p w14:paraId="4119FDE2"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Pofazinis ir trifazinis jungtuvo valdymas ir automatika, apsaugos (VAKĮ, TAKĮ, JRĮ, FNA ir k.t.);</w:t>
      </w:r>
    </w:p>
    <w:p w14:paraId="4119FDE3"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Jungtuvo įjungimo su įtampos sinchronizmo kontrole funkcija;</w:t>
      </w:r>
    </w:p>
    <w:p w14:paraId="4119FDE4"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Jungtuvo vietinio ir nuotolinio automatinio įjungimo su sinchronizacijos laukimu funkcija;</w:t>
      </w:r>
    </w:p>
    <w:p w14:paraId="4119FDE5"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Įtampos buvimo/ nebuvimo ir sinchronizmo kontrolės funkcijos su kontroliuojama visų fazių šynų arba EPL, arba AT linijinėmis įtampomis;</w:t>
      </w:r>
    </w:p>
    <w:p w14:paraId="4119FDE6"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Valdymo būdų pasirinkimo (relė/DVS) funkcija;</w:t>
      </w:r>
    </w:p>
    <w:p w14:paraId="4119FDE7"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Prijunginio signalų perduodamų į DVS surinkimas;</w:t>
      </w:r>
    </w:p>
    <w:p w14:paraId="4119FDE8"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Galimybė įvesti ne mažiau kaip 4 nuostatų grupes;</w:t>
      </w:r>
    </w:p>
    <w:p w14:paraId="4119FDE9"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Jungtuvo resurso skaičiavimo funkcija;</w:t>
      </w:r>
    </w:p>
    <w:p w14:paraId="4119FDEA"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Ne mažiau 8 šviesinių indikatorių apsaugų ir signalizacijos poveikių atvaizdavimui;</w:t>
      </w:r>
    </w:p>
    <w:p w14:paraId="4119FDEB"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Skystųjų kristalų ekranas su galimybe sudaryti komutuojamų pirminių įrenginių, RAA antrinių grandinių ir funkcijų, matavimų (aktyvios ir reaktyvios galių, kiekvienos fazės srovės, įtampų dydžius) mnemoschemas. Prijunginio komutacinių pirminių įrenginių mnemoschema ir matavimai turi būti talpinami ir programuojami/vaizduojami viename skystųjų kristalų ekrano lape (valdiklio ekranas ir jo vidinės programinės įrangos versija su kelių vaizduojamų schemų lapų palaikymo funkciją);</w:t>
      </w:r>
    </w:p>
    <w:p w14:paraId="4119FDEC"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Išsiskyrusių sistemų sujungimo jungtuvų įjungimo sinchronizacija su sinchronizuojamų dydžių (įtampų modulių (∆U) ir kampų skirtumų (∆φ), sistemos dažnių skirtumų (∆Hz) bei jo kitimo greičio (df/dt)) atvaizdavimu valdiklio skystųjų kristalų displėjuje ir minėtų duomenų perdavimų į DVS sistemą;</w:t>
      </w:r>
    </w:p>
    <w:p w14:paraId="4119FDED"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Jungtuvų (-ų) įjungimo vietinės ar nuotolinės komandos neįvykdymo su tuo metu buvusiomis sinchronizmo sąlygomis ir duomenų perdavimu į DVS bei sutrikimų registratoriuje fiksavimu funkcija;</w:t>
      </w:r>
    </w:p>
    <w:p w14:paraId="4119FDEE"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Pofazinio ir trifazinio jungtuvo įjungimo ir išjungimo nuo linijos apsaugų operatyvinis  valdymas vietinis ir iš DVS;</w:t>
      </w:r>
    </w:p>
    <w:p w14:paraId="4119FDEF"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Prijunginio komutacinių įrenginių ir įžemiklių operatyvinės loginės blokuotės;</w:t>
      </w:r>
    </w:p>
    <w:p w14:paraId="4119FDF0"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 xml:space="preserve">Jungtuvų kiekvienos fazės individualaus įjungimo ir išjungimo „per nulini tašką“ (angl. point-on-wave function)  funkciją optimaliam jungtuvo įjungimo momento nustatymui. Funkcija turi turėti sutrikimų registratorių fiksuojanti įjungimo/išjungimo „per nulinį tašką“ momentą (funkcija gali būti diegiama ir atskirame įrenginyje). Suprojektuoti ir įgyvendinti reikiamus pakeitimus jungtuvų pavarose, individualiai kiekvienos jungtuvo fazės įjungimo ir išjungimo komandai. Naujuose jungtuvų valdikliuose suprojektuoti </w:t>
      </w:r>
      <w:r>
        <w:rPr>
          <w:rFonts w:ascii="Arial" w:hAnsi="Arial" w:cs="Arial"/>
          <w:sz w:val="22"/>
          <w:szCs w:val="22"/>
          <w:lang w:val="lt-LT"/>
        </w:rPr>
        <w:lastRenderedPageBreak/>
        <w:t>tranzistorinius išėjimus skirtus įjungimo/išjungimo „per nulinį tašką“ funkcijai (poveikio laikas ≤1ms), gebančius tiesiogiai (be tarpinių elektromechaninių relių) įjungti ir išjungti kiekvieną jungtuvo fazę individualiai. Šiuos sprendinius tikslinti atsižvelgiant į RAA įrangos gamintojų įrenginių techninę dokumentaciją.</w:t>
      </w:r>
    </w:p>
    <w:p w14:paraId="4119FDF1"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Kiekvienam jungtuvui suprojektuoti ir įrengti individualų mikroprocesorinį valdiklį, skirtą RAA funkcijų dvipozicinėmis relėmis vietinio ir nuotolinio valdymo rėžimuose valdyti, informacijos apie jas surinkimui ir perdavimui į DVS. Valdiklių ir jų valdomų funkcijų, dvipozicinių relių kiekius, įrengimo vietas tikslinti TDP rengimo metu.</w:t>
      </w:r>
    </w:p>
    <w:p w14:paraId="4119FDF2"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Esamų skyriklių/įžemiklių T-401-1, T-401-1ž, T-301-1, T-301-1ž valdymas:</w:t>
      </w:r>
    </w:p>
    <w:p w14:paraId="4119FDF3"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Skyriklių/įžemiklių T-401-1, T-401-1ž, valdymą ir jų signalų surinkimą ir perdavimą į DVS suprojektuoti ir įrengti AT-44 400 kV pusės apsaugų ir automatikos funkcijų ir dvipozinių relių valdiklyje;</w:t>
      </w:r>
    </w:p>
    <w:p w14:paraId="4119FDF4"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Skyriklių/įžemiklių T-301-1, T-301-1ž valdymui ir signalų surinkimui ir perdavimui į DVS suprojektuoti ir įrengti atskirą valdiklį, atskiroje RAA vidaus spintoje.</w:t>
      </w:r>
    </w:p>
    <w:p w14:paraId="4119FDF5"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Pagrindinė autotransformatorių AT-44 mažos varžos diferencinės srovės apsauga:</w:t>
      </w:r>
    </w:p>
    <w:p w14:paraId="4119FDF6"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du atskirus, lygiaverčius diferencinės srovės apsaugos terminalų komplektus, kurie turi būti jungiami prie atskirų srovės matavimo transformatorių antrinių apvijų;</w:t>
      </w:r>
    </w:p>
    <w:p w14:paraId="4119FDF7"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Analoginių srovės įėjimų kiekis kiekviename diferencinės srovės apsaugos įrenginyje lygus numatomam pirminėje schemoje saugomo autotransformatoriaus pečių skaičiui;</w:t>
      </w:r>
    </w:p>
    <w:p w14:paraId="4119FDF8"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AT-44 diferencinė srovės apsauga 400 kV, 330 kV, 10 kV pusėse turi būti jungiama prie atitinkamos įtampos autotransformatoriaus šynuotėje įrengiamų išneštinių (išorinių) srovės ir neutralės srovės matavimo transformatorių antrinių apvijų;</w:t>
      </w:r>
    </w:p>
    <w:p w14:paraId="4119FDF9"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Atjungimo komandos nuo AT-44 diferencinės srovės apsaugos poveikio iš Alytaus NSK/400 kV PVP į 330/110/10 kV Alytaus TP 330 kV jungtuvų išjungimą projektuojamos:</w:t>
      </w:r>
    </w:p>
    <w:p w14:paraId="4119FDFA"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 xml:space="preserve">AT-44 pirmojo diferencinės srovės apsaugos komplekto funkcijos poveikio komanda į atjungimą per terminale įrengtą atskirą optinę sąsaja skirtą perduoti komandas tiesioginio optinio ryšio </w:t>
      </w:r>
      <w:r>
        <w:rPr>
          <w:rFonts w:ascii="Arial" w:hAnsi="Arial" w:cs="Arial"/>
          <w:b/>
          <w:sz w:val="22"/>
          <w:szCs w:val="22"/>
          <w:lang w:val="lt-LT"/>
        </w:rPr>
        <w:t>pirmuoju</w:t>
      </w:r>
      <w:r>
        <w:rPr>
          <w:rFonts w:ascii="Arial" w:hAnsi="Arial" w:cs="Arial"/>
          <w:sz w:val="22"/>
          <w:szCs w:val="22"/>
          <w:lang w:val="lt-LT"/>
        </w:rPr>
        <w:t xml:space="preserve"> kanalu. 330/110/10 kV Alytaus TP 330 kV TP įrengiamas to paties gamintojo terminalas su tokia pačia sąsaja, priimantis diferencinės srovės apsaugos poveikio komandą ir veikiantis tiesiogiai į 330 kV jungtuvų atjungimą per individualias galines reles;</w:t>
      </w:r>
    </w:p>
    <w:p w14:paraId="4119FDFB"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AT-44 antrojo diferencinės srovės apsaugos komplekto funkcijos poveikio komanda į atjungimą per terminale įrengtą atskirą optinę sąsaja skirtą perduoti komandas tiesioginio optinio ryšio antruoju kanalu. 330/110/10 kV Alytaus TP 330 kV TP įrengiamas to paties gamintojo terminalas su tokia pačia sąsaja, priimantis diferencinės srovės apsaugos poveikio komandą ir veikiantis tiesiogiai į 330 kV jungtuvų atjungimą per individualias galines reles;</w:t>
      </w:r>
    </w:p>
    <w:p w14:paraId="4119FDFC"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lastRenderedPageBreak/>
        <w:t>AT-44 prijunginio terminalai 330/110/10 kV Alytaus TP, priimantys autotransformatoriaus diferencinės srovės funkcijos suveikimo komandas, įrengiami to prijunginio jungtuvų automatikos, dvipozicinių relių valdiklio spintoje arba atskirose spintose. Įrengiamas  poveikio į galines reles vietinis/nuotolinis valdymas dvipozicinėmis relėmis ir informacijos apie jas perdavimas į DVS tuo pačių jungtuvo automatikos dvipozicinių relių valdikliu arba įrengiamas naujas, nesant galimybės išplėsti esamo.</w:t>
      </w:r>
    </w:p>
    <w:p w14:paraId="4119FDFD"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Turi būti suprojektuotos ir įrengtos šios AT-44 diferencinės srovės apsaugos pagrindinės funkcijos:</w:t>
      </w:r>
    </w:p>
    <w:p w14:paraId="4119FDFE"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AT diferencinės srovės apsaugos funkcija, su nulinės sekos srovės eliminavimo galimybe;</w:t>
      </w:r>
    </w:p>
    <w:p w14:paraId="4119FDFF"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Greitaveikė srovės grandinių sveikumo kontrolės funkcija;</w:t>
      </w:r>
    </w:p>
    <w:p w14:paraId="4119FE00"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AT nulinės sekos diferencinės apsaugos funkcija;</w:t>
      </w:r>
    </w:p>
    <w:p w14:paraId="4119FE01"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Galimybė įvesti ne mažiau kaip 2 nuostatų grupes;</w:t>
      </w:r>
    </w:p>
    <w:p w14:paraId="4119FE02"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Ne mažiau 8 šviesinių indikatorių apsaugų ir signalizacijos poveikių atvaizdavimui;</w:t>
      </w:r>
    </w:p>
    <w:p w14:paraId="4119FE03"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AT įjungimo įmagnetinimo srovės eliminavimo funkcijos;</w:t>
      </w:r>
    </w:p>
    <w:p w14:paraId="4119FE04"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Diferencinės apsaugos blokavimo nuo AT peržadinimo atsiradus viršįtampiams 400 (330) kV tinkle funkcija.</w:t>
      </w:r>
    </w:p>
    <w:p w14:paraId="4119FE05"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AT-44 400 kV ir 330 kV įtampos rezervinė apsauga:</w:t>
      </w:r>
    </w:p>
    <w:p w14:paraId="4119FE06"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NSK/400kV PVP atskirose RAA vidaus spintose suprojektuoti ir įrengti du vienodus/lygiaverčius AT-44 400 kV pusės rezervinius apsaugų komplektus. Abiejų komplektų RAA funkcijų valdymui, vienoje iš spintų suprojektuoti ir įrengti individualų mikroprocesorinį valdiklį, skirtą RAA funkcijų dvipozicinėmis relėmis vietinio ir nuotolinio valdymo rėžimuose valdyti, informacijos apie jas surinkimui ir perdavimui į DVS;</w:t>
      </w:r>
    </w:p>
    <w:p w14:paraId="4119FE07"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Alytaus 330 kV PVP atskirose RAA vidaus spintose suprojektuoti ir įrengti du vienodus/lygiaverčius AT-44 330 kV pusės rezervinius apsaugų komplektai. Abiejų komplektų RAA funkcijų valdymui, vienoje iš spintų įrengiamas individualus mikroprocesorinis valdiklis, skirtas RAA funkcijų dvipozicinėmis relėmis vietinio ir nuotolinio valdymo rėžimuose valdyti, informacijos apie jas surinkimui ir perdavimui į DVS; </w:t>
      </w:r>
    </w:p>
    <w:p w14:paraId="4119FE08"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AT-44 400 kV ir 330 kV pusių rezervinių apsaugų terminalai, jų tarpusavio sujungimui individualiais tiesioginės optikos kanalais, turi būti projektuojami su įdiegtos atskiromis optinėmis sąsajomis. Pirmasis ir antrasis AT-44 400 kV ir 330 kV pusių rezervinių apsaugų terminalų komplektai sujungiami skirtingais tiesioginio optinio ryšio kanalais;</w:t>
      </w:r>
    </w:p>
    <w:p w14:paraId="4119FE09"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AT-44 400 kV pusės rezervinė apsauga įrengiama Alytaus NSK/400 kV PVP esamose R12 ir R13 RAA vidaus spintose demontavus esamus MSA terminalus, jungiama prie 400 kV jungtuvų prijunginiuose įrengiamų srovės transformatorių antrinių apvijų;</w:t>
      </w:r>
    </w:p>
    <w:p w14:paraId="4119FE0A"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AT-44 330 kV pusės rezervinė apsauga įrengiama 330/110/10 kV Alytaus TP 330 kV skirstyklos PVP, jungiama prie 330 kV jungtuvų prijunginiuose įrengiamų srovės transformatorių antrinių apvijų;</w:t>
      </w:r>
    </w:p>
    <w:p w14:paraId="4119FE0B"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AT 400 kV ir 330 kV pusių rezervinių apsaugų kiekvieno komplekto terminalo pagrindinės apsaugų funkcijos:</w:t>
      </w:r>
    </w:p>
    <w:p w14:paraId="4119FE0C"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Distancinės apsaugos funkcija nuo visų tipų trumpųjų jungimų - nemažiau 8 pakopų, su blokuote nuo įtampos grandinių gedimo;</w:t>
      </w:r>
    </w:p>
    <w:p w14:paraId="4119FE0D"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Distancinės apsaugos charakteristika daugiakampė;</w:t>
      </w:r>
    </w:p>
    <w:p w14:paraId="4119FE0E"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Distancinės apsaugos funkcijoje galimybė įvesti individualius vienus nuo kitų nepriklausomus varžų laiko delsos nuostatus nuo tarpfazių ir vienfazių trumpųjų jungimų;</w:t>
      </w:r>
    </w:p>
    <w:p w14:paraId="4119FE0F"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Kryptinė, ne mažiau 4 pakopų nulinės sekos srovės apsaugos funkcija;</w:t>
      </w:r>
    </w:p>
    <w:p w14:paraId="4119FE10"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Kryptinė, ne mažiau 4 pakopų atvirkštinės sekos srovės apsaugos funkcija;</w:t>
      </w:r>
    </w:p>
    <w:p w14:paraId="4119FE11"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Distancinės apsaugos telepagreitinimo funkcija;</w:t>
      </w:r>
    </w:p>
    <w:p w14:paraId="4119FE12"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Kryptinės nulinės sekos srovės apsaugos telepagreitinimo funkcija;</w:t>
      </w:r>
    </w:p>
    <w:p w14:paraId="4119FE13"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Galios krypties pasikeitimo linijoje funkcija;</w:t>
      </w:r>
    </w:p>
    <w:p w14:paraId="4119FE14"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Aktyvios ir reaktyvios galios kontrolės linijoje funkciją;</w:t>
      </w:r>
    </w:p>
    <w:p w14:paraId="4119FE15"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Apsaugos nuo asinchroninės eigos funkcijos (angl. „pole slip protection ir out-of-step protection“);</w:t>
      </w:r>
    </w:p>
    <w:p w14:paraId="4119FE16"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Ne mažiau kaip 2 pakopų kryptinė rezervinė MSA funkcija;</w:t>
      </w:r>
    </w:p>
    <w:p w14:paraId="4119FE17"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Ne mažiau kaip 2 pakopų rezervinė MSA funkcija įsijungianti (įjungiama) esant gedimui prijunginio įtampos grandinėse;</w:t>
      </w:r>
    </w:p>
    <w:p w14:paraId="4119FE18"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Rezervinė MSA (angl. STUB differential protection ) apsauga įsijungianti (įjungiama) išjungus linijinį skyriklį;</w:t>
      </w:r>
    </w:p>
    <w:p w14:paraId="4119FE19"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Pažeistos fazės išrinkimo funkcija, pofazinis bei trifazinis jungtuvų išjungimas;</w:t>
      </w:r>
    </w:p>
    <w:p w14:paraId="4119FE1A"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Apsaugų pagreitinimo įjungiant jungtuvą funkcija;</w:t>
      </w:r>
    </w:p>
    <w:p w14:paraId="4119FE1B"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Įtampos paaukštėjimo apribojimo apsaugos funkcija;</w:t>
      </w:r>
    </w:p>
    <w:p w14:paraId="4119FE1C"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Įtampos žemėjimo apribojimo apsaugos funkcija;</w:t>
      </w:r>
    </w:p>
    <w:p w14:paraId="4119FE1D"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Ne mažiau kaip 2-jų pakopų linijos apsaugos nuo perkrovos funkcija;</w:t>
      </w:r>
    </w:p>
    <w:p w14:paraId="4119FE1E"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Įtampos grandinių sveikumo kontrolės funkcija;</w:t>
      </w:r>
    </w:p>
    <w:p w14:paraId="4119FE1F"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Blokuotės nuo galios švytavimų funkcija;</w:t>
      </w:r>
    </w:p>
    <w:p w14:paraId="4119FE20"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Srovės grandinių sveikumo kontrolės funkcija;</w:t>
      </w:r>
    </w:p>
    <w:p w14:paraId="4119FE21"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Gedimo vietos linijoje nustatymo funkcija su vietiniu rodmenų nuskaitymu ir duomenų perdavimų į DVS;</w:t>
      </w:r>
    </w:p>
    <w:p w14:paraId="4119FE22"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Galimybė įvesti ne mažiau kaip 4 nuostatų grupes;</w:t>
      </w:r>
    </w:p>
    <w:p w14:paraId="4119FE23"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Ne mažiau 8 šviesinių indikatorių apsaugų ir signalizacijos poveikių atvaizdavimui.</w:t>
      </w:r>
    </w:p>
    <w:p w14:paraId="4119FE24"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330 kV OL išilginės diferencinės srovės apsauga.</w:t>
      </w:r>
    </w:p>
    <w:p w14:paraId="4119FE25" w14:textId="77777777" w:rsidR="00EE448D" w:rsidRDefault="0041629E">
      <w:pPr>
        <w:pStyle w:val="ListParagraph"/>
        <w:numPr>
          <w:ilvl w:val="2"/>
          <w:numId w:val="17"/>
        </w:numPr>
        <w:spacing w:line="360" w:lineRule="auto"/>
        <w:ind w:left="567" w:firstLine="567"/>
        <w:jc w:val="both"/>
        <w:rPr>
          <w:rFonts w:ascii="Arial" w:hAnsi="Arial" w:cs="Arial"/>
          <w:sz w:val="22"/>
          <w:szCs w:val="22"/>
          <w:lang w:val="lt-LT"/>
        </w:rPr>
      </w:pPr>
      <w:r>
        <w:rPr>
          <w:rFonts w:ascii="Arial" w:hAnsi="Arial" w:cs="Arial"/>
          <w:sz w:val="22"/>
          <w:szCs w:val="22"/>
          <w:lang w:val="lt-LT"/>
        </w:rPr>
        <w:lastRenderedPageBreak/>
        <w:t>330 kV OL į AT-44, atskirose spintose suprojektuoti ir įrengti du, „3 pečių“ išilginės diferencinės srovės apsaugos komplektus;</w:t>
      </w:r>
    </w:p>
    <w:p w14:paraId="4119FE26" w14:textId="77777777" w:rsidR="00EE448D" w:rsidRDefault="0041629E">
      <w:pPr>
        <w:pStyle w:val="ListParagraph"/>
        <w:numPr>
          <w:ilvl w:val="2"/>
          <w:numId w:val="17"/>
        </w:numPr>
        <w:spacing w:line="360" w:lineRule="auto"/>
        <w:ind w:left="567" w:firstLine="567"/>
        <w:jc w:val="both"/>
        <w:rPr>
          <w:rFonts w:ascii="Arial" w:hAnsi="Arial" w:cs="Arial"/>
          <w:sz w:val="22"/>
          <w:szCs w:val="22"/>
          <w:lang w:val="lt-LT"/>
        </w:rPr>
      </w:pPr>
      <w:r>
        <w:rPr>
          <w:rFonts w:ascii="Arial" w:hAnsi="Arial" w:cs="Arial"/>
          <w:sz w:val="22"/>
          <w:szCs w:val="22"/>
          <w:lang w:val="lt-LT"/>
        </w:rPr>
        <w:t>Alytaus 400 kV skirstykloje NSK/400 kV PVP įrengiamų komplektų srovės grandinės jungiamos prie AT-44 330 kV išvaduose įrengtų įmontuotų srovės matavimo transformatorių antrinių apvijų;</w:t>
      </w:r>
    </w:p>
    <w:p w14:paraId="4119FE27" w14:textId="77777777" w:rsidR="00EE448D" w:rsidRDefault="0041629E">
      <w:pPr>
        <w:pStyle w:val="ListParagraph"/>
        <w:numPr>
          <w:ilvl w:val="2"/>
          <w:numId w:val="17"/>
        </w:numPr>
        <w:spacing w:line="360" w:lineRule="auto"/>
        <w:ind w:left="567" w:firstLine="567"/>
        <w:jc w:val="both"/>
        <w:rPr>
          <w:rFonts w:ascii="Arial" w:hAnsi="Arial" w:cs="Arial"/>
          <w:sz w:val="22"/>
          <w:szCs w:val="22"/>
          <w:lang w:val="lt-LT"/>
        </w:rPr>
      </w:pPr>
      <w:r>
        <w:rPr>
          <w:rFonts w:ascii="Arial" w:hAnsi="Arial" w:cs="Arial"/>
          <w:sz w:val="22"/>
          <w:szCs w:val="22"/>
          <w:lang w:val="lt-LT"/>
        </w:rPr>
        <w:t>330/110/10 kV Alytaus TP 330 kV skirstykloje įrengiamų komplektų srovės grandinės jungiamos prie 330 kV jungtuvų prijunginiuose įrengtų, atskirų, srovės matavimo transformatorių antrinių apvijų;</w:t>
      </w:r>
    </w:p>
    <w:p w14:paraId="4119FE28" w14:textId="77777777" w:rsidR="00EE448D" w:rsidRDefault="0041629E">
      <w:pPr>
        <w:pStyle w:val="ListParagraph"/>
        <w:numPr>
          <w:ilvl w:val="2"/>
          <w:numId w:val="17"/>
        </w:numPr>
        <w:spacing w:line="360" w:lineRule="auto"/>
        <w:ind w:left="567" w:firstLine="567"/>
        <w:jc w:val="both"/>
        <w:rPr>
          <w:rFonts w:ascii="Arial" w:hAnsi="Arial" w:cs="Arial"/>
          <w:sz w:val="22"/>
          <w:szCs w:val="22"/>
          <w:lang w:val="lt-LT"/>
        </w:rPr>
      </w:pPr>
      <w:r>
        <w:rPr>
          <w:rFonts w:ascii="Arial" w:hAnsi="Arial" w:cs="Arial"/>
          <w:sz w:val="22"/>
          <w:szCs w:val="22"/>
          <w:lang w:val="lt-LT"/>
        </w:rPr>
        <w:t>Kiekvieno OL išilginės diferencinės srovės komplekto pagrindinės funkcijos:</w:t>
      </w:r>
    </w:p>
    <w:p w14:paraId="4119FE29" w14:textId="77777777" w:rsidR="00EE448D" w:rsidRDefault="0041629E">
      <w:pPr>
        <w:pStyle w:val="ListParagraph"/>
        <w:numPr>
          <w:ilvl w:val="3"/>
          <w:numId w:val="17"/>
        </w:numPr>
        <w:spacing w:line="360" w:lineRule="auto"/>
        <w:ind w:left="851" w:firstLine="567"/>
        <w:jc w:val="both"/>
        <w:rPr>
          <w:rFonts w:ascii="Arial" w:hAnsi="Arial" w:cs="Arial"/>
          <w:sz w:val="22"/>
          <w:szCs w:val="22"/>
          <w:lang w:val="lt-LT"/>
        </w:rPr>
      </w:pPr>
      <w:r>
        <w:rPr>
          <w:rFonts w:ascii="Arial" w:hAnsi="Arial" w:cs="Arial"/>
          <w:sz w:val="22"/>
          <w:szCs w:val="22"/>
          <w:lang w:val="lt-LT"/>
        </w:rPr>
        <w:t>Linijos srovės diferencinės apsaugos funkcija;</w:t>
      </w:r>
    </w:p>
    <w:p w14:paraId="4119FE2A" w14:textId="77777777" w:rsidR="00EE448D" w:rsidRDefault="0041629E">
      <w:pPr>
        <w:pStyle w:val="ListParagraph"/>
        <w:numPr>
          <w:ilvl w:val="3"/>
          <w:numId w:val="17"/>
        </w:numPr>
        <w:spacing w:line="360" w:lineRule="auto"/>
        <w:ind w:left="851" w:firstLine="567"/>
        <w:jc w:val="both"/>
        <w:rPr>
          <w:rFonts w:ascii="Arial" w:hAnsi="Arial" w:cs="Arial"/>
          <w:sz w:val="22"/>
          <w:szCs w:val="22"/>
          <w:lang w:val="lt-LT"/>
        </w:rPr>
      </w:pPr>
      <w:r>
        <w:rPr>
          <w:rFonts w:ascii="Arial" w:hAnsi="Arial" w:cs="Arial"/>
          <w:sz w:val="22"/>
          <w:szCs w:val="22"/>
          <w:lang w:val="lt-LT"/>
        </w:rPr>
        <w:t>Srovės grandinių kontrolės funkcija;</w:t>
      </w:r>
    </w:p>
    <w:p w14:paraId="4119FE2B" w14:textId="77777777" w:rsidR="00EE448D" w:rsidRDefault="0041629E">
      <w:pPr>
        <w:pStyle w:val="ListParagraph"/>
        <w:numPr>
          <w:ilvl w:val="3"/>
          <w:numId w:val="17"/>
        </w:numPr>
        <w:spacing w:line="360" w:lineRule="auto"/>
        <w:ind w:left="851" w:firstLine="567"/>
        <w:jc w:val="both"/>
        <w:rPr>
          <w:rFonts w:ascii="Arial" w:hAnsi="Arial" w:cs="Arial"/>
          <w:sz w:val="22"/>
          <w:szCs w:val="22"/>
          <w:lang w:val="lt-LT"/>
        </w:rPr>
      </w:pPr>
      <w:bookmarkStart w:id="33" w:name="_Hlk508023070"/>
      <w:r>
        <w:rPr>
          <w:rFonts w:ascii="Arial" w:hAnsi="Arial" w:cs="Arial"/>
          <w:sz w:val="22"/>
          <w:szCs w:val="22"/>
          <w:lang w:val="lt-LT"/>
        </w:rPr>
        <w:t>Autotransformatoriaus įjungimo įmagnetinimo srovės eliminavimo funkcijos;</w:t>
      </w:r>
    </w:p>
    <w:p w14:paraId="4119FE2C" w14:textId="77777777" w:rsidR="00EE448D" w:rsidRDefault="0041629E">
      <w:pPr>
        <w:pStyle w:val="ListParagraph"/>
        <w:numPr>
          <w:ilvl w:val="3"/>
          <w:numId w:val="17"/>
        </w:numPr>
        <w:spacing w:line="360" w:lineRule="auto"/>
        <w:ind w:left="851" w:firstLine="567"/>
        <w:jc w:val="both"/>
        <w:rPr>
          <w:rFonts w:ascii="Arial" w:hAnsi="Arial" w:cs="Arial"/>
          <w:sz w:val="22"/>
          <w:szCs w:val="22"/>
          <w:lang w:val="lt-LT"/>
        </w:rPr>
      </w:pPr>
      <w:r>
        <w:rPr>
          <w:rFonts w:ascii="Arial" w:hAnsi="Arial" w:cs="Arial"/>
          <w:sz w:val="22"/>
          <w:szCs w:val="22"/>
          <w:lang w:val="lt-LT"/>
        </w:rPr>
        <w:t>Diferencinės apsaugos blokavimo nuo AT peržadinimo esant aukštesnei nei nominali įtampa funkcija;</w:t>
      </w:r>
    </w:p>
    <w:bookmarkEnd w:id="33"/>
    <w:p w14:paraId="4119FE2D" w14:textId="77777777" w:rsidR="00EE448D" w:rsidRDefault="0041629E">
      <w:pPr>
        <w:pStyle w:val="ListParagraph"/>
        <w:numPr>
          <w:ilvl w:val="3"/>
          <w:numId w:val="17"/>
        </w:numPr>
        <w:spacing w:line="360" w:lineRule="auto"/>
        <w:ind w:left="851" w:firstLine="567"/>
        <w:jc w:val="both"/>
        <w:rPr>
          <w:rFonts w:ascii="Arial" w:hAnsi="Arial" w:cs="Arial"/>
          <w:sz w:val="22"/>
          <w:szCs w:val="22"/>
          <w:lang w:val="lt-LT"/>
        </w:rPr>
      </w:pPr>
      <w:r>
        <w:rPr>
          <w:rFonts w:ascii="Arial" w:hAnsi="Arial" w:cs="Arial"/>
          <w:sz w:val="22"/>
          <w:szCs w:val="22"/>
          <w:lang w:val="lt-LT"/>
        </w:rPr>
        <w:t>Galimybė įvesti ne mažiau kaip 4 nuostatų grupes.</w:t>
      </w:r>
    </w:p>
    <w:p w14:paraId="4119FE2E"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Išilginės diferencinės apsaugos srovės apsaugos terminalai, jų tarpusavio sujungimui individualiais tiesioginės optikos kanalais, su įdiegtos atskiromis optinėmis sąsajomis;</w:t>
      </w:r>
    </w:p>
    <w:p w14:paraId="4119FE2F"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330 kV OL su AT-44 autotransformatoriumi išilginės diferencinės srovės apsaugos pirmasis terminalų komplektas sujungiamas pirmojo optinio ryšio kanalo tiesioginėmis skaidulomis;</w:t>
      </w:r>
    </w:p>
    <w:p w14:paraId="4119FE30"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330 kV OL su AT-44 autotransformatoriumi išilginės diferencinės srovės apsaugos antrasis terminalų komplektas sujungiamas antrojo optinio ryšio kanalo tiesioginėmis skaidulomis.</w:t>
      </w:r>
    </w:p>
    <w:p w14:paraId="4119FE31"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Alytaus 400 kV skirstyklos AT-44 400 kV šynuotės diferencinės srovės apsauga:</w:t>
      </w:r>
    </w:p>
    <w:p w14:paraId="4119FE32"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mažos varžos diferencinės srovės šynuotės, esančios tarp 400 kV jungtuvų prijunginių srovės matavimo transformatorių ir 400 kV AT-44 išvadų, apsaugą;</w:t>
      </w:r>
    </w:p>
    <w:p w14:paraId="4119FE33"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Alytaus 400 kV skirstykloje NSK/400 kV PVP įrengiamų šynuotės diferencinės apsaugos komplektų srovės grandinės jungiamos prie AT-44 400 kV išvaduose įrengtų įmontuotų, atskirų, srovės matavimo transformatorių antrinių apvijų;</w:t>
      </w:r>
    </w:p>
    <w:p w14:paraId="4119FE34"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Alytaus 400 kV skirstykloje AT-44 400 kV šynuotei įrengiama po du atskirus, vienas kitą dubliuojančius, apsaugų įrenginių komplektus, kurie  montuojami atskirose spintose;</w:t>
      </w:r>
    </w:p>
    <w:p w14:paraId="4119FE35"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Analoginių srovės įėjimų kiekis kiekviename šynuotės įrenginyje lygus prijungiamų prie šynuotės prijunginių skaičiui, ir numatomas vienas rezervinis;</w:t>
      </w:r>
    </w:p>
    <w:p w14:paraId="4119FE36"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400 kV diferencinės srovės šynuotės apsaugų pagrindinės funkcijos:</w:t>
      </w:r>
    </w:p>
    <w:p w14:paraId="4119FE37"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Diferencinės srovės apsaugos funkcija;</w:t>
      </w:r>
    </w:p>
    <w:p w14:paraId="4119FE38"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Automatinis remontuojamo prijunginio srovės grandinių išjungimas išjungus prijunginį;</w:t>
      </w:r>
    </w:p>
    <w:p w14:paraId="4119FE39"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Greitaveikė srovės grandinių sveikumo kontrolės funkcija;</w:t>
      </w:r>
    </w:p>
    <w:p w14:paraId="4119FE3A"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lastRenderedPageBreak/>
        <w:t>Įtampos kontrolės saugomoje šynuotėje funkcija;</w:t>
      </w:r>
    </w:p>
    <w:p w14:paraId="4119FE3B"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Galimybė įvesti ne mažiau kaip 2 nuostatų grupes;</w:t>
      </w:r>
    </w:p>
    <w:p w14:paraId="4119FE3C" w14:textId="77777777" w:rsidR="00EE448D" w:rsidRDefault="0041629E">
      <w:pPr>
        <w:pStyle w:val="ListParagraph"/>
        <w:numPr>
          <w:ilvl w:val="3"/>
          <w:numId w:val="17"/>
        </w:numPr>
        <w:spacing w:line="360" w:lineRule="auto"/>
        <w:ind w:left="1418" w:hanging="567"/>
        <w:jc w:val="both"/>
        <w:rPr>
          <w:rFonts w:ascii="Arial" w:hAnsi="Arial" w:cs="Arial"/>
          <w:sz w:val="22"/>
          <w:szCs w:val="22"/>
          <w:lang w:val="lt-LT"/>
        </w:rPr>
      </w:pPr>
      <w:r>
        <w:rPr>
          <w:rFonts w:ascii="Arial" w:hAnsi="Arial" w:cs="Arial"/>
          <w:sz w:val="22"/>
          <w:szCs w:val="22"/>
          <w:lang w:val="lt-LT"/>
        </w:rPr>
        <w:t>Ne mažiau 8 šviesinių indikatorių apsaugų ir signalizacijos poveikių atvaizdavimui.</w:t>
      </w:r>
    </w:p>
    <w:p w14:paraId="4119FE3D"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Veikiant bet kurio 400 kV jungtuvo maitinančio AT-44 JRĮ, FNA ar 400 kV šynuotės diferencinės srovės apsaugai, telekomandos į 330/110/10 kV Alytaus TP atitinkamų 330 kV jungtuvų išjungimą perduodamos sugedusio ir normaliai veikiančio 400 kV jungtuvų telekomandų perdavimo įrenginiais taip jas dubliuojant. Tokiais pat principais projektuojamos siunčiamos telekomandos iš 330/110/10 kV Alytaus TP į 400 kV skirstyklos atitinkamų 400 kV jungtuvų telekomandų perdavimo įrenginius veikiant 330 kV jungtuvų JRĮ ir FNA. Kiekvieno iš dviejų 400 kV ir 330 kV AT-44 maitinančių jungtuvų telekomandų perdavimo įrenginiai komandas perduoda skirtingais ryšio kanalais, skirtais pirmajam ir antrajam AT-44 apsaugų komplektams. Telekomandų kiekis perduodamas šiais įrenginiais tikslinamas TDP rengimo metu.</w:t>
      </w:r>
    </w:p>
    <w:p w14:paraId="4119FE3E"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Alytaus 330 kV ir Alytaus 400 kV avarijų prevencijos automatika:</w:t>
      </w:r>
    </w:p>
    <w:p w14:paraId="4119FE3F"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pakeitimus esamuose avarijų prevencijos automatikos A ir B komplektuose, papildant juos šiuo projektu įrengiamų RAA terminalų poveikiais į jungtuvų atjungimą, kurie turi būti surenkami 400 kV dalyje GOOSE žinutėmis, o 330 kV dalyje laidiniais ryšiais;</w:t>
      </w:r>
    </w:p>
    <w:p w14:paraId="4119FE40"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Alytaus 330 kV ir Alytaus 400 kV avarijų prevencijos automatikos “A” ir “B” komplektų logikoje suprojektuoti ir įrengti “AT-44 LAF (atjungto autotransformatoriaus fiksacija)“ komanda kuri turi būti integruojama į „Izoliuotos Baltijos“ logiką. Komandos logika turi būti formuojama laikantis principų, jog turi būti užtikrinta galimybė kiekvieno arba visų autotransformatorių (AT-41, AT-42, AT-43, AT-44) lygiagretus darbas su galimybe kiekvieną autotransformatorių individualiai išvesti ir įvesti į šios komandos formavimo logiką vietiniu ir nuotolinių būdų iš PSO DVS;</w:t>
      </w:r>
    </w:p>
    <w:p w14:paraId="4119FE41"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Avarijų prevencijos automatikos “A” ir “B” komplektų “AT-44 LAF“komandos logika formuojama kai išsijungia autotransformatoriaus 330 kV arba 400 kV įvadiniai jungtuvai arba AT pagrindinės arba rezervinės apsaugos išjungia autotransformatoriaus įvadinius jungtuvus arba esant išjungtiems AT 330 kV arba 400 kV įvadų skyrikliams.</w:t>
      </w:r>
    </w:p>
    <w:p w14:paraId="4119FE42"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AT-44 Įtampos reguliavimo automatika:</w:t>
      </w:r>
    </w:p>
    <w:p w14:paraId="4119FE43"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AT-44 įtampos reguliavimo automatika įrengiama atskirame terminale. Įtampos reguliavimo įrenginys turi būti suderinamas su esamų AT-41, AT-42, AT-43 įtampos reguliavimo REG-DA įrenginiais, bendram įtampos reguliavimo algoritmui įgyvendinti;</w:t>
      </w:r>
    </w:p>
    <w:p w14:paraId="4119FE44"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AT-44 automatinis individualus ir grupinis įtampos reguliavimas su apsauga nuo atšakų perjungimo pavarų išsiderinimo;</w:t>
      </w:r>
    </w:p>
    <w:p w14:paraId="4119FE45"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AT-44 reguliuoja įtampą 330 kV arba 400 kV pusėse keičiant atšakų padėtį pagal iš anksto nustatytą dėsnį, dėsnis bus pateiktas TDP rengimo metu;</w:t>
      </w:r>
    </w:p>
    <w:p w14:paraId="4119FE46"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Galimi AT-44 atšakų perjungimo valdymo būdai rankinis/automatinis, individualus kiekvieno AT ir grupinis iš bet kurio įtampos reguliavimo valdiklio ir DVS, galimybė valdyti kiekvienos fazės atšaką iš DVS (atšakų išsiderinimo atvejams jų suvienodinimui komandomis iš DVS), ne mažiau kaip 5 nuostatų grupės vasaros ir žiemos periodo reguliavimo dėsnio pakeitimui;</w:t>
      </w:r>
    </w:p>
    <w:p w14:paraId="4119FE47"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TU nurodytas AT-44 įtampos reguliavimo funkcionalumas (kartu tam tikslui reikiama įranga) turi būti tikslinamas TDP rengimo metu, atsižvelgiant į esamų AT-41, AT-42, AT-43 esamą įtampos reguliavimo algoritmą ir darbo rėžimus, į kuriuos turi būti integruota AT-44 įtampos reguliavimo automatika. Esamų autotransformatorių įtampos reguliavimo dėsniai pateikiami priede </w:t>
      </w:r>
      <w:r>
        <w:rPr>
          <w:rFonts w:ascii="Arial" w:hAnsi="Arial" w:cs="Arial"/>
          <w:b/>
          <w:sz w:val="22"/>
          <w:szCs w:val="22"/>
          <w:lang w:val="lt-LT"/>
        </w:rPr>
        <w:t>(42 Priedas)</w:t>
      </w:r>
      <w:r>
        <w:rPr>
          <w:rFonts w:ascii="Arial" w:hAnsi="Arial" w:cs="Arial"/>
          <w:bCs/>
          <w:sz w:val="22"/>
          <w:szCs w:val="22"/>
          <w:lang w:val="lt-LT"/>
        </w:rPr>
        <w:t>.</w:t>
      </w:r>
    </w:p>
    <w:p w14:paraId="4119FE48" w14:textId="77777777" w:rsidR="00EE448D" w:rsidRDefault="0041629E">
      <w:pPr>
        <w:pStyle w:val="ListParagraph"/>
        <w:numPr>
          <w:ilvl w:val="1"/>
          <w:numId w:val="17"/>
        </w:numPr>
        <w:spacing w:line="360" w:lineRule="auto"/>
        <w:ind w:left="284" w:firstLine="567"/>
        <w:jc w:val="both"/>
        <w:rPr>
          <w:rFonts w:ascii="Arial" w:hAnsi="Arial" w:cs="Arial"/>
          <w:sz w:val="22"/>
          <w:szCs w:val="22"/>
          <w:lang w:val="lt-LT"/>
        </w:rPr>
      </w:pPr>
      <w:r>
        <w:rPr>
          <w:rFonts w:ascii="Arial" w:hAnsi="Arial" w:cs="Arial"/>
          <w:sz w:val="22"/>
          <w:szCs w:val="22"/>
          <w:lang w:val="lt-LT"/>
        </w:rPr>
        <w:t>AT-44 technologinių apsaugų ir aušinimo automatikos signalų surinkimo įrenginiai:</w:t>
      </w:r>
    </w:p>
    <w:p w14:paraId="4119FE49" w14:textId="77777777" w:rsidR="00EE448D" w:rsidRDefault="0041629E">
      <w:pPr>
        <w:pStyle w:val="ListParagraph"/>
        <w:numPr>
          <w:ilvl w:val="2"/>
          <w:numId w:val="17"/>
        </w:numPr>
        <w:spacing w:line="360" w:lineRule="auto"/>
        <w:ind w:left="567" w:firstLine="567"/>
        <w:jc w:val="both"/>
        <w:rPr>
          <w:rFonts w:ascii="Arial" w:hAnsi="Arial" w:cs="Arial"/>
          <w:sz w:val="22"/>
          <w:szCs w:val="22"/>
          <w:lang w:val="lt-LT"/>
        </w:rPr>
      </w:pPr>
      <w:r>
        <w:rPr>
          <w:rFonts w:ascii="Arial" w:hAnsi="Arial" w:cs="Arial"/>
          <w:sz w:val="22"/>
          <w:szCs w:val="22"/>
          <w:lang w:val="lt-LT"/>
        </w:rPr>
        <w:t>AT-44 technologinių apsaugų ir aušinimo automatikos signalų surinkimui projektuoti atskirą mikroprocesorinį RAA terminalą;</w:t>
      </w:r>
    </w:p>
    <w:p w14:paraId="4119FE4A" w14:textId="77777777" w:rsidR="00EE448D" w:rsidRDefault="0041629E">
      <w:pPr>
        <w:pStyle w:val="ListParagraph"/>
        <w:numPr>
          <w:ilvl w:val="2"/>
          <w:numId w:val="17"/>
        </w:numPr>
        <w:spacing w:line="360" w:lineRule="auto"/>
        <w:ind w:left="567" w:firstLine="567"/>
        <w:jc w:val="both"/>
        <w:rPr>
          <w:rFonts w:ascii="Arial" w:hAnsi="Arial" w:cs="Arial"/>
          <w:sz w:val="22"/>
          <w:szCs w:val="22"/>
          <w:lang w:val="lt-LT"/>
        </w:rPr>
      </w:pPr>
      <w:r>
        <w:rPr>
          <w:rFonts w:ascii="Arial" w:hAnsi="Arial" w:cs="Arial"/>
          <w:sz w:val="22"/>
          <w:szCs w:val="22"/>
          <w:lang w:val="lt-LT"/>
        </w:rPr>
        <w:t>AT-44 technologinių apsaugų ir aušinimo automatikos signalų surinkimo terminale projektuoti dujinės apsaugos funkcijos veikimo į signalą, arba atjungimą perjungimo bei poveikio į išjungimą raktus, komutuojančius dvipozicines reles nutraukiančias AT dujinės apsaugos grandinių veikiančių į AT jungtuvų išjungimą grandines;</w:t>
      </w:r>
    </w:p>
    <w:p w14:paraId="4119FE4B" w14:textId="77777777" w:rsidR="00EE448D" w:rsidRDefault="0041629E">
      <w:pPr>
        <w:pStyle w:val="ListParagraph"/>
        <w:numPr>
          <w:ilvl w:val="2"/>
          <w:numId w:val="17"/>
        </w:numPr>
        <w:spacing w:line="360" w:lineRule="auto"/>
        <w:ind w:left="567" w:firstLine="567"/>
        <w:jc w:val="both"/>
        <w:rPr>
          <w:rFonts w:ascii="Arial" w:hAnsi="Arial" w:cs="Arial"/>
          <w:sz w:val="22"/>
          <w:szCs w:val="22"/>
          <w:lang w:val="lt-LT"/>
        </w:rPr>
      </w:pPr>
      <w:r>
        <w:rPr>
          <w:rFonts w:ascii="Arial" w:hAnsi="Arial" w:cs="Arial"/>
          <w:sz w:val="22"/>
          <w:szCs w:val="22"/>
          <w:lang w:val="lt-LT"/>
        </w:rPr>
        <w:t>Technologinių apsaugų ir aušinimo automatikos signalų apimtis projektuojama TDP rengimo metu, įvertinant AT-44 gamintojo numatytas signalų apimtis;</w:t>
      </w:r>
    </w:p>
    <w:p w14:paraId="4119FE4C" w14:textId="77777777" w:rsidR="00EE448D" w:rsidRDefault="0041629E">
      <w:pPr>
        <w:pStyle w:val="ListParagraph"/>
        <w:numPr>
          <w:ilvl w:val="2"/>
          <w:numId w:val="17"/>
        </w:numPr>
        <w:spacing w:line="360" w:lineRule="auto"/>
        <w:ind w:left="567" w:firstLine="567"/>
        <w:jc w:val="both"/>
        <w:rPr>
          <w:rFonts w:ascii="Arial" w:hAnsi="Arial" w:cs="Arial"/>
          <w:sz w:val="22"/>
          <w:szCs w:val="22"/>
          <w:lang w:val="lt-LT"/>
        </w:rPr>
      </w:pPr>
      <w:r>
        <w:rPr>
          <w:rFonts w:ascii="Arial" w:hAnsi="Arial" w:cs="Arial"/>
          <w:sz w:val="22"/>
          <w:szCs w:val="22"/>
          <w:lang w:val="lt-LT"/>
        </w:rPr>
        <w:t>AT-44 technologinių apsaugų poveikiai turi būti projektuojami tiesiogiai į jungtuvų išjungimo galines reles;</w:t>
      </w:r>
    </w:p>
    <w:p w14:paraId="4119FE4D" w14:textId="77777777" w:rsidR="00EE448D" w:rsidRDefault="0041629E">
      <w:pPr>
        <w:pStyle w:val="ListParagraph"/>
        <w:numPr>
          <w:ilvl w:val="2"/>
          <w:numId w:val="17"/>
        </w:numPr>
        <w:spacing w:line="360" w:lineRule="auto"/>
        <w:ind w:left="567" w:firstLine="567"/>
        <w:jc w:val="both"/>
        <w:rPr>
          <w:rFonts w:ascii="Arial" w:hAnsi="Arial" w:cs="Arial"/>
          <w:sz w:val="22"/>
          <w:szCs w:val="22"/>
          <w:lang w:val="lt-LT"/>
        </w:rPr>
      </w:pPr>
      <w:r>
        <w:rPr>
          <w:rFonts w:ascii="Arial" w:hAnsi="Arial" w:cs="Arial"/>
          <w:sz w:val="22"/>
          <w:szCs w:val="22"/>
          <w:lang w:val="lt-LT"/>
        </w:rPr>
        <w:t>AT-44 technologinių apsaugų ir aušinimo automatikos signalų surinkimo įrenginių komplektacija, kuri nurodyta TU, turi būti tikslinama TDP rengimo metu.</w:t>
      </w:r>
    </w:p>
    <w:p w14:paraId="4119FE4E"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10 kV RAA dalis:</w:t>
      </w:r>
    </w:p>
    <w:p w14:paraId="4119FE4F"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naujo AT-44 10 kV prijunginio mikroprocesorinius valdiklius su RAA funkcijomis;</w:t>
      </w:r>
    </w:p>
    <w:p w14:paraId="4119FE50"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10 kV AT-44 įvado rezervinę maksimalios srovės apsaugos terminalą su jame numatytais atskirais binariniais išėjimais 10 kV ir AT 400/330 /10 kV jungtuvų atjungimui (10 kV pusės srovės grandinės jungiamos prie įmontuotų AT ST);</w:t>
      </w:r>
    </w:p>
    <w:p w14:paraId="4119FE51"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10 kV AT-44 įvado maksimalios srovės apsauga (srovės grandinės jungiamos prie išneštinių ST);</w:t>
      </w:r>
    </w:p>
    <w:p w14:paraId="4119FE52"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atlikti 10 kV savų reikmių sekcijinių jungtuvų ARĮ logikos ir apsauga nuo perkrovimo pakeitimus, susijusius su AT-44 10 kV įvado prijungimu prie 10 kV šynų;</w:t>
      </w:r>
    </w:p>
    <w:p w14:paraId="4119FE53"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10 kV šynų, transformatoriaus įvadų minimalios, maksimalios įtampos apsaugos;</w:t>
      </w:r>
    </w:p>
    <w:p w14:paraId="4119FE54"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10 kV narvelių lanko apsaugos atskiruose nuo RAA įrenginiuose;</w:t>
      </w:r>
    </w:p>
    <w:p w14:paraId="4119FE55"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atlikti pakeitimus rezervinio 10 kV savų reikmių maitinimo per skirstomojo tinklo liniją apsaugų ir ARĮ logikoje;</w:t>
      </w:r>
    </w:p>
    <w:p w14:paraId="4119FE56"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10 kV RAA principai ir apimtys pateiktos TU yra preliminarios ir turi būti tikslinamos TDP rengimo metu.</w:t>
      </w:r>
    </w:p>
    <w:p w14:paraId="4119FE57"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Bendrapastotinis valdiklis:</w:t>
      </w:r>
    </w:p>
    <w:p w14:paraId="4119FE58"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Projektuojamų naujų bendrapastotinių signalų perdavimui į PSO DVS, projektuoti panaudoti esamus bendrapastotinius valdiklius esančius NSK/400 kV PVP, panaudojant esamus jų rezervinius įėjimus/išėjimus bei numatant jų išplėtimą esant jų trūkumui. TDP rengimo metu projektuoti naują bendrapastotinį valdiklį, nesant galimybės išplėsti esamų valdiklių.</w:t>
      </w:r>
    </w:p>
    <w:p w14:paraId="4119FE59"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Techniniai reikalavimai RAA spintoms montuojamoms pastotės valdymo patalpoje (toliau - vidaus spintos):</w:t>
      </w:r>
    </w:p>
    <w:p w14:paraId="4119FE5A"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Naujų RAA vidaus spintų komplektacija turi atitikti standartinius techninius reikalavimus nurodytus priede (</w:t>
      </w:r>
      <w:r>
        <w:rPr>
          <w:rFonts w:ascii="Arial" w:hAnsi="Arial" w:cs="Arial"/>
          <w:b/>
          <w:sz w:val="22"/>
          <w:szCs w:val="22"/>
          <w:lang w:val="lt-LT"/>
        </w:rPr>
        <w:t>43 Priedas)</w:t>
      </w:r>
      <w:r>
        <w:rPr>
          <w:rFonts w:ascii="Arial" w:hAnsi="Arial" w:cs="Arial"/>
          <w:bCs/>
          <w:sz w:val="22"/>
          <w:szCs w:val="22"/>
          <w:lang w:val="lt-LT"/>
        </w:rPr>
        <w:t>.</w:t>
      </w:r>
      <w:r>
        <w:rPr>
          <w:rFonts w:ascii="Arial" w:hAnsi="Arial" w:cs="Arial"/>
          <w:sz w:val="22"/>
          <w:szCs w:val="22"/>
          <w:lang w:val="lt-LT"/>
        </w:rPr>
        <w:t xml:space="preserve"> Kita standartiniuose techniniuose reikalavimuose nenurodyta pilnai vidaus spintų komplektacijai reikalingą įrangą parenkama TDP rengimo metu;</w:t>
      </w:r>
    </w:p>
    <w:p w14:paraId="4119FE5B"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Užpildytas pagrindinių ir kitų RAA įrenginių sąrankos RAA vidaus spintose užsakovo patikrinimo protokolas gamyklinių bandymų metu (su techninės priežiūros specialisto ir rangovo/spintos sąrankos gamintojo atstovo vizomis) turi būti pridedamas prie spintų gamintojo teikiamų gamyklinių bandymų programų ir protokolų. Protokolo forma pateikiama (</w:t>
      </w:r>
      <w:r>
        <w:rPr>
          <w:rFonts w:ascii="Arial" w:hAnsi="Arial" w:cs="Arial"/>
          <w:b/>
          <w:sz w:val="22"/>
          <w:szCs w:val="22"/>
          <w:lang w:val="lt-LT"/>
        </w:rPr>
        <w:t>44 Priedas)</w:t>
      </w:r>
      <w:r>
        <w:rPr>
          <w:rFonts w:ascii="Arial" w:hAnsi="Arial" w:cs="Arial"/>
          <w:bCs/>
          <w:sz w:val="22"/>
          <w:szCs w:val="22"/>
          <w:lang w:val="lt-LT"/>
        </w:rPr>
        <w:t>;</w:t>
      </w:r>
    </w:p>
    <w:p w14:paraId="4119FE5C"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RAA elektros grandinių elektromechaninės relės turi atitikti standartinius techninius reikalavimus </w:t>
      </w:r>
      <w:r>
        <w:rPr>
          <w:rFonts w:ascii="Arial" w:hAnsi="Arial" w:cs="Arial"/>
          <w:b/>
          <w:sz w:val="22"/>
          <w:szCs w:val="22"/>
          <w:lang w:val="lt-LT"/>
        </w:rPr>
        <w:t>(45 Priedas)</w:t>
      </w:r>
      <w:r>
        <w:rPr>
          <w:rFonts w:ascii="Arial" w:hAnsi="Arial" w:cs="Arial"/>
          <w:bCs/>
          <w:sz w:val="22"/>
          <w:szCs w:val="22"/>
          <w:lang w:val="lt-LT"/>
        </w:rPr>
        <w:t>.</w:t>
      </w:r>
      <w:r>
        <w:rPr>
          <w:rFonts w:ascii="Arial" w:hAnsi="Arial" w:cs="Arial"/>
          <w:sz w:val="22"/>
          <w:szCs w:val="22"/>
          <w:lang w:val="lt-LT"/>
        </w:rPr>
        <w:t xml:space="preserve"> Kiti standartiniuose techniniuose reikalavimuose nenurodyti elektromechaninių relių tipai parenkami techninio darbo projekto ir gamybos ir montavimo brėžinių rengimo metu.</w:t>
      </w:r>
    </w:p>
    <w:p w14:paraId="4119FE5D"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Techniniai reikalavimai lauko tarpinių gnybtų spintoms montuojamoms atviroje skirstykloje:</w:t>
      </w:r>
    </w:p>
    <w:p w14:paraId="4119FE5E"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Tarpinių lauko tarpinių gnybtų spintos montuojamos atviroje skirstykloje (prie jungtuvų ir matavimų transformatorių, gnybtų atskyrimo spintos (toliau - GAS) ir t.t.) turi būti projektuojamos naujos, lauko tipo, padengtos pilkos spalvos (pagal RAL skalę 7035) antikorozine miltelinių dažų danga. Kabelių įvedimo angoms sandarinti spintose turi būti numatytos individualios kiekvienam kabeliui, užveržiamos ir kabelį įtvirtinančios, movos. Kiti techniniai reikalavimai išorės (lauko) gnybtų spintoms pateikiami priede (</w:t>
      </w:r>
      <w:r>
        <w:rPr>
          <w:rFonts w:ascii="Arial" w:hAnsi="Arial" w:cs="Arial"/>
          <w:b/>
          <w:sz w:val="22"/>
          <w:szCs w:val="22"/>
          <w:lang w:val="lt-LT"/>
        </w:rPr>
        <w:t>46 Priedas</w:t>
      </w:r>
      <w:r>
        <w:rPr>
          <w:rFonts w:ascii="Arial" w:hAnsi="Arial" w:cs="Arial"/>
          <w:sz w:val="22"/>
          <w:szCs w:val="22"/>
          <w:lang w:val="lt-LT"/>
        </w:rPr>
        <w:t>), o likę, standartiniuose techniniuose reikalavimuose nenurodyti, reikalavimai tarpinių gnybtų spintoms parenkami TDP, gamybos ir montavimo brėžinių rengimo metu;</w:t>
      </w:r>
    </w:p>
    <w:p w14:paraId="4119FE5F"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Užpildytas pagrindinių ir kitų RAA įrenginių sąrankos lauko tarpinių gnybtynų spintose užsakovo patikrinimo protokolas gamyklinių bandymų metu (su techninės priežiūros specialisto ir rangovo/spintos sąrankos gamintojo atstovo vizomis) turi būti pridedamas prie spintų gamintojo teikiamų gamyklinių bandymų programų ir protokolų. Protokolo forma pateikiama priede (</w:t>
      </w:r>
      <w:r>
        <w:rPr>
          <w:rFonts w:ascii="Arial" w:hAnsi="Arial" w:cs="Arial"/>
          <w:b/>
          <w:sz w:val="22"/>
          <w:szCs w:val="22"/>
          <w:lang w:val="lt-LT"/>
        </w:rPr>
        <w:t>47 Priedas</w:t>
      </w:r>
      <w:r>
        <w:rPr>
          <w:rFonts w:ascii="Arial" w:hAnsi="Arial" w:cs="Arial"/>
          <w:sz w:val="22"/>
          <w:szCs w:val="22"/>
          <w:lang w:val="lt-LT"/>
        </w:rPr>
        <w:t>).</w:t>
      </w:r>
    </w:p>
    <w:p w14:paraId="4119FE60"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Relinės apsaugos ir automatikos funkcijos valdomos iš RAA įrenginių ir PSO DVS:</w:t>
      </w:r>
    </w:p>
    <w:p w14:paraId="4119FE61"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RAA nuostatų grupių keitimas;</w:t>
      </w:r>
    </w:p>
    <w:p w14:paraId="4119FE62"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JRĮ paleidimas į aukštesnės pakopos įrenginius;</w:t>
      </w:r>
    </w:p>
    <w:p w14:paraId="4119FE63"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Telekomandų siuntimo/priėmimo grandinių valdymas;</w:t>
      </w:r>
    </w:p>
    <w:p w14:paraId="4119FE64"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Automatikos funkcijų (VAKĮ, TAKĮ ir kt.)valdymas;</w:t>
      </w:r>
    </w:p>
    <w:p w14:paraId="4119FE65"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Linijos diferencinės apsaugos funkcijos valdymas;</w:t>
      </w:r>
    </w:p>
    <w:p w14:paraId="4119FE66"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Šynuočių apsaugos;</w:t>
      </w:r>
    </w:p>
    <w:p w14:paraId="4119FE67"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Vienas kita dubliuojantys RAA įtaisai turi būti projektuojami taip, jog vieną iš dviejų AT-44 RAA komplektų, vietiniu (RAA terminalų sąsajų žmogus mašina pagalba) ir nuotoliniu būdu (PSO DVS pagalba), būtų galima „išvesti“ jo gedimo atvejų arba techninės priežiūros reikmėms. Tokio įrenginio veikimas esant minėtoms sąlygoms be galimybės įvykdyti vieno ar kelių jungtuvų grupės atjungimą.</w:t>
      </w:r>
    </w:p>
    <w:p w14:paraId="4119FE68"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RAA įrangos stebėjimo sistema (monitoringas):</w:t>
      </w:r>
    </w:p>
    <w:p w14:paraId="4119FE69"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Stebėjimo sistema virtualiai atskirta nuo valdymo sistemos, RAA terminale naudojama bendra sąsaja;</w:t>
      </w:r>
    </w:p>
    <w:p w14:paraId="4119FE6A"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Kiekvieno prijunginio RAA terminaluose turi būti vykdomas vietinis pastovus prijunginio įrenginių būklės monitoringas, o informacija apie jų būklę perduodama į PSO DVS;</w:t>
      </w:r>
    </w:p>
    <w:p w14:paraId="4119FE6B"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Iš PSO RAA inžinierių darbo vietų turi būti įdiegta galimybė vykdyti nuotolinį RAA terminalų monitoringą jų gamintojo numatyta programinės įrangos pagalba. Duomenys turi būti perduodami per vidinį PSO technologinį maršrutizuojamą kompiuterinį tinklą (VPN) į esamas monitoringo duomenų surinkimo PSO centrinėje būstinėje ir PSO Infrastruktūros priežiūros centro eksploatuojančio regiono RAA inžinierių darbo vietas;</w:t>
      </w:r>
    </w:p>
    <w:p w14:paraId="4119FE6C"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Turi būti pateikti RAA terminalų gamintojo numatyti programinės įrangos komplektai vietiniam/nuotoliniam relinės apsaugos ir valdymo įrenginių monitoringui vykdyti (įskaitant gedimų įrašų nuskaitymą ir analizavimą);</w:t>
      </w:r>
    </w:p>
    <w:p w14:paraId="4119FE6D"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terminale monitoringui naudojama ta pati sąsaja, kuri skirta duomenų mainams PDT su TSPĮ IEC 61850 protokolu per PTD komutatorius.</w:t>
      </w:r>
    </w:p>
    <w:p w14:paraId="4119FE6E"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Programinė įranga ir dokumentacija:</w:t>
      </w:r>
    </w:p>
    <w:p w14:paraId="4119FE6F"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Kartu su RAA įranga turi būti patiekiami realaus laiko operacinei sistemai adaptuotos ir specializuotos, paties įrangos gamintojo numatytos, technologinės programinės įrangos komplektai su licencijomis, kurių pagalba vietinių (pastotėje) ir nuotolinių būdu (nutolusiose RAA inžinierių darbo vietose) vartotojas galėtų išpildyti apsaugų algoritmus, apsaugų funkcionavimo registraciją ir analizę, papildomą realaus laiko įeinančių ir išeinančių duomenų kontrolę. Programinės įrangos pagalba vartotojas įgalinamas susieti skirtingus darbo variantus su išoriniais įrenginiais ir objekto RAA režimais, įjungti papildomas funkcijas;</w:t>
      </w:r>
    </w:p>
    <w:p w14:paraId="4119FE70"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Turi būti patiekiama licencijuojama (ne atviro kodo) specializuota programinė įranga gebanti atlikti IEC 61850 protokolo realaus laiko įeinančių ir išeinančių duomenų kontrolę ir analizę. Šios programinės įrangos paketo funkcionalumas su galimybe duomenų </w:t>
      </w:r>
      <w:r>
        <w:rPr>
          <w:rFonts w:ascii="Arial" w:hAnsi="Arial" w:cs="Arial"/>
          <w:sz w:val="22"/>
          <w:szCs w:val="22"/>
          <w:lang w:val="lt-LT"/>
        </w:rPr>
        <w:lastRenderedPageBreak/>
        <w:t>kontrolės ir analizės duomenis teikti IEC 61850 standarte numatytais atributais realiame laike, su galimybe importuoti  ir importavus gebėti nuskaityti RAA terminaluose gamintojo įdiegto, derinimo metu sukonfigūruoto, duomenų perdavimo IEC61850 protokolu paketų struktūrinį failą, su galimybę importuoti pastotės konfigūracinį struktūrinį failą su duomenų perdavimo iš visų TP RAA terminalų į DVS vertikalioje komunikacijoje apimtimis ir importavus nuskaityti duomenis  realiame laike iš RAA terminalų pastotės IEC 61850 struktūroje, su galimybe realiame laike analizuoti ir stebėti realiame laike vienu metu visų horizontalioje komunikacijoje veikiančių GOOSE žinučių techninius parametrus IEC 61850 standarte numatytais atributais;</w:t>
      </w:r>
    </w:p>
    <w:p w14:paraId="4119FE71"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Turi būti paruošti ir patvirtinti RAA įrenginių, įtaisų, programinės įrangos vartotojų aprašymai, vartotojų vadovai, techninio aptarnavimo aprašymai (*.docx arba .pdf formatu), funkcinės, principinės, montažinės ir mikroprocesorinių įrenginių vidinės konfigūracijos (nustatymai, logika, IEC61850 signalų priėmimo ir atidavimo horizontalioje komunikacijoje sąrašas), jų konfigūracinės schemos (.dwg arba kitu formatu);</w:t>
      </w:r>
    </w:p>
    <w:p w14:paraId="4119FE72"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dalies TDP brėžiniai pateikiami*.dwg formatu su galimybe vartotojui eksploatacijos eigoje koreguoti (taisyti) brėžinius ir *.pdf formatu;</w:t>
      </w:r>
    </w:p>
    <w:p w14:paraId="4119FE73"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TDP turi būti numatyta, jog RAA dalies gamybos ir montavimo brėžiniai turi būti pateikiami *.dwg formatu su galimybe vartotojui eksploatacijos eigoje koreguoti (taisyti) brėžinius ir *.pdf formatu;</w:t>
      </w:r>
    </w:p>
    <w:p w14:paraId="4119FE74"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Turi būti atliktas naudojamų eksploatacijoje Alytaus 400 ir Alytaus 330 kV RAA gamybos ir montavimo brėžinių (TDP) redagavimas iki tikrovę atitinkančio lygio.</w:t>
      </w:r>
    </w:p>
    <w:p w14:paraId="4119FE75"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Pateikiama papildoma įranga ir atsarginės RAA dalys:</w:t>
      </w:r>
    </w:p>
    <w:p w14:paraId="4119FE76"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Pateikti vieną komplektą rezervinių RAA terminalų, kuris užtikrintu TDP techninėse specifikacijose nurodyto RAA terminalo tipo, su nurodytais parametrais, pakeičiamumą;</w:t>
      </w:r>
    </w:p>
    <w:p w14:paraId="4119FE77" w14:textId="77777777" w:rsidR="00EE448D" w:rsidRDefault="0041629E">
      <w:pPr>
        <w:pStyle w:val="ListParagraph"/>
        <w:numPr>
          <w:ilvl w:val="3"/>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AT-44 autotransformatoriaus diferencinės apsaugos komplektas (Alytaus 400 kV ir Alytaus 330 kV terminalai);</w:t>
      </w:r>
    </w:p>
    <w:p w14:paraId="4119FE78" w14:textId="77777777" w:rsidR="00EE448D" w:rsidRDefault="0041629E">
      <w:pPr>
        <w:pStyle w:val="ListParagraph"/>
        <w:numPr>
          <w:ilvl w:val="3"/>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330 kV EPL diferencinės apsaugos terminalų komplektas (abiem linijos galams);</w:t>
      </w:r>
    </w:p>
    <w:p w14:paraId="4119FE79" w14:textId="77777777" w:rsidR="00EE448D" w:rsidRDefault="0041629E">
      <w:pPr>
        <w:pStyle w:val="ListParagraph"/>
        <w:numPr>
          <w:ilvl w:val="3"/>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400 kV jungtuvo apsaugų ir automatikos terminalas ir dvipozicinių relių valdiklis.</w:t>
      </w:r>
    </w:p>
    <w:p w14:paraId="4119FE7A"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Į šio projekto kaštus įtraukti rezervinių RAA terminalų derinimą. Rezervinių terminalų derinimo apimtys turi atitikti prijunginių, kurių terminalai yra rezervuojami, derinimo apimtis.</w:t>
      </w:r>
    </w:p>
    <w:p w14:paraId="4119FE7B" w14:textId="77777777" w:rsidR="00EE448D" w:rsidRDefault="0041629E">
      <w:pPr>
        <w:pStyle w:val="ListParagraph"/>
        <w:numPr>
          <w:ilvl w:val="1"/>
          <w:numId w:val="17"/>
        </w:numPr>
        <w:spacing w:line="360" w:lineRule="auto"/>
        <w:ind w:left="851" w:hanging="567"/>
        <w:jc w:val="both"/>
        <w:rPr>
          <w:rFonts w:ascii="Arial" w:hAnsi="Arial" w:cs="Arial"/>
          <w:sz w:val="22"/>
          <w:szCs w:val="22"/>
          <w:lang w:val="lt-LT"/>
        </w:rPr>
      </w:pPr>
      <w:r>
        <w:rPr>
          <w:rFonts w:ascii="Arial" w:hAnsi="Arial" w:cs="Arial"/>
          <w:sz w:val="22"/>
          <w:szCs w:val="22"/>
          <w:lang w:val="lt-LT"/>
        </w:rPr>
        <w:t>TDP nurodyti RAA nuostatų išdavimo ir keitimo tvarką:</w:t>
      </w:r>
    </w:p>
    <w:p w14:paraId="4119FE7C"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Sudarant darbų grafiką jame numatyti darbo laiko sąnaudas reikalingas PSO RAA nuostatų skaičiavimų užduočių parengimui;</w:t>
      </w:r>
    </w:p>
    <w:p w14:paraId="4119FE7D"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Įvertinti/atsižvelgti į RAA nuostatų išdavimo terminus sudarant atjungimų grafiką;</w:t>
      </w:r>
    </w:p>
    <w:p w14:paraId="4119FE7E"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nuostatų skaičiavimas pradedamas vykdyti suderinus pagrindinę įrangą pagal parengto PSO dalies TDP, kuriam atlikta ekspertizė, technines specifikacijas;</w:t>
      </w:r>
    </w:p>
    <w:p w14:paraId="4119FE7F"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RAA nuostatai išduodami 3 mėnesių laikotarpiu po pagrindinės įrangos suderinimo;</w:t>
      </w:r>
    </w:p>
    <w:p w14:paraId="4119FE80"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RAA nuostatai išduodami kiekvienam etapui atskirai, pirmajam etapui išduodami 3 mėnesių laikotarpių po pagrindinės įrangos suderinimo. Sekantiems etapams išduodami RAA nuostatai po kiekvieno etapo užbaigimo 1 mėnesio laikotarpyje;</w:t>
      </w:r>
    </w:p>
    <w:p w14:paraId="4119FE81" w14:textId="77777777" w:rsidR="00EE448D" w:rsidRDefault="0041629E">
      <w:pPr>
        <w:pStyle w:val="ListParagraph"/>
        <w:numPr>
          <w:ilvl w:val="2"/>
          <w:numId w:val="17"/>
        </w:numPr>
        <w:spacing w:line="360" w:lineRule="auto"/>
        <w:ind w:left="1134" w:hanging="567"/>
        <w:jc w:val="both"/>
        <w:rPr>
          <w:rFonts w:ascii="Arial" w:hAnsi="Arial" w:cs="Arial"/>
          <w:sz w:val="22"/>
          <w:szCs w:val="22"/>
          <w:lang w:val="lt-LT"/>
        </w:rPr>
      </w:pPr>
      <w:r>
        <w:rPr>
          <w:rFonts w:ascii="Arial" w:hAnsi="Arial" w:cs="Arial"/>
          <w:sz w:val="22"/>
          <w:szCs w:val="22"/>
          <w:lang w:val="lt-LT"/>
        </w:rPr>
        <w:t>Reikalingoms laikinų sujungimų schemoms RAA nuostatai išduodami 3 savaičių bėgyje suderinus su PSO laikinų sujungimų schema ir atjungimų grafiką.</w:t>
      </w:r>
    </w:p>
    <w:p w14:paraId="4119FE82" w14:textId="77777777" w:rsidR="00EE448D" w:rsidRDefault="00EE448D">
      <w:pPr>
        <w:pStyle w:val="ListParagraph"/>
        <w:spacing w:line="360" w:lineRule="auto"/>
        <w:ind w:left="1134"/>
        <w:jc w:val="both"/>
        <w:rPr>
          <w:rFonts w:ascii="Arial" w:hAnsi="Arial" w:cs="Arial"/>
          <w:sz w:val="22"/>
          <w:szCs w:val="22"/>
          <w:lang w:val="lt-LT"/>
        </w:rPr>
      </w:pPr>
    </w:p>
    <w:p w14:paraId="4119FE83" w14:textId="77777777" w:rsidR="00EE448D" w:rsidRDefault="0041629E">
      <w:pPr>
        <w:pStyle w:val="Heading1"/>
        <w:numPr>
          <w:ilvl w:val="0"/>
          <w:numId w:val="34"/>
        </w:numPr>
        <w:spacing w:before="120" w:after="120"/>
        <w:ind w:firstLine="567"/>
        <w:rPr>
          <w:rFonts w:ascii="Arial" w:hAnsi="Arial" w:cs="Arial"/>
          <w:szCs w:val="22"/>
          <w:lang w:val="lt-LT"/>
        </w:rPr>
      </w:pPr>
      <w:bookmarkStart w:id="34" w:name="_Toc218509489"/>
      <w:r>
        <w:rPr>
          <w:rFonts w:ascii="Arial" w:hAnsi="Arial" w:cs="Arial"/>
          <w:szCs w:val="22"/>
          <w:lang w:val="lt-LT"/>
        </w:rPr>
        <w:t>PROCESŲ VALDYMO IR AUTOMATIZACIJOS DALIS</w:t>
      </w:r>
      <w:bookmarkEnd w:id="34"/>
    </w:p>
    <w:p w14:paraId="4119FE84" w14:textId="77777777" w:rsidR="00EE448D" w:rsidRDefault="00EE448D">
      <w:pPr>
        <w:rPr>
          <w:rFonts w:ascii="Arial" w:hAnsi="Arial" w:cs="Arial"/>
          <w:sz w:val="22"/>
          <w:szCs w:val="22"/>
          <w:lang w:val="lt-LT"/>
        </w:rPr>
      </w:pPr>
    </w:p>
    <w:p w14:paraId="4119FE85"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Turi būti numatytas Alytaus TP 330 kV ir 400 kV skirstyklų naujų prijunginių komutavimo aparatų ir įžemiklių valdymas iš PSO DVS. </w:t>
      </w:r>
    </w:p>
    <w:p w14:paraId="4119FE86"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Privalomi įdiegti komutavimo aparatų ir įžemiklių valdymo būdai:</w:t>
      </w:r>
    </w:p>
    <w:p w14:paraId="4119FE87"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vietinis valdymas – įrenginių valdymas vykdomas tiesiogiai iš įrenginio pavaros valdymo spintos;</w:t>
      </w:r>
    </w:p>
    <w:p w14:paraId="4119FE88" w14:textId="77777777" w:rsidR="00EE448D" w:rsidRDefault="0041629E">
      <w:pPr>
        <w:pStyle w:val="ListParagraph"/>
        <w:numPr>
          <w:ilvl w:val="2"/>
          <w:numId w:val="34"/>
        </w:numPr>
        <w:spacing w:line="360" w:lineRule="auto"/>
        <w:ind w:left="1134" w:hanging="567"/>
        <w:jc w:val="both"/>
        <w:rPr>
          <w:rFonts w:ascii="Arial" w:hAnsi="Arial" w:cs="Arial"/>
          <w:sz w:val="22"/>
          <w:szCs w:val="22"/>
        </w:rPr>
      </w:pPr>
      <w:r>
        <w:rPr>
          <w:rFonts w:ascii="Arial" w:hAnsi="Arial" w:cs="Arial"/>
          <w:sz w:val="22"/>
          <w:szCs w:val="22"/>
          <w:lang w:val="lt-LT"/>
        </w:rPr>
        <w:t>nuotolinis valdymas – įrenginių valdymas vykdomas iš DVS arba iš prijunginio (įrenginio) individualaus valdiklio. Galimi tokie nuotolinio valdymo režimai:</w:t>
      </w:r>
    </w:p>
    <w:p w14:paraId="4119FE89" w14:textId="77777777" w:rsidR="00EE448D" w:rsidRDefault="0041629E">
      <w:pPr>
        <w:pStyle w:val="ListParagraph"/>
        <w:numPr>
          <w:ilvl w:val="3"/>
          <w:numId w:val="34"/>
        </w:numPr>
        <w:spacing w:line="360" w:lineRule="auto"/>
        <w:ind w:left="1418" w:hanging="567"/>
        <w:jc w:val="both"/>
        <w:rPr>
          <w:rFonts w:ascii="Arial" w:hAnsi="Arial" w:cs="Arial"/>
          <w:sz w:val="22"/>
          <w:szCs w:val="22"/>
          <w:lang w:val="lt-LT"/>
        </w:rPr>
      </w:pPr>
      <w:r>
        <w:rPr>
          <w:rFonts w:ascii="Arial" w:hAnsi="Arial" w:cs="Arial"/>
          <w:sz w:val="22"/>
          <w:szCs w:val="22"/>
          <w:lang w:val="lt-LT"/>
        </w:rPr>
        <w:t>valdymas iš prijunginio (įrenginio) valdiklio – įrenginių valdymas vykdomas tiesiogiai iš prijunginio (įrenginio) individualaus valdiklio. Tai rezervinis nuotolinio valdymo būdas;</w:t>
      </w:r>
    </w:p>
    <w:p w14:paraId="4119FE8A" w14:textId="77777777" w:rsidR="00EE448D" w:rsidRDefault="0041629E">
      <w:pPr>
        <w:pStyle w:val="ListParagraph"/>
        <w:numPr>
          <w:ilvl w:val="3"/>
          <w:numId w:val="34"/>
        </w:numPr>
        <w:spacing w:line="360" w:lineRule="auto"/>
        <w:ind w:left="1418" w:hanging="567"/>
        <w:jc w:val="both"/>
        <w:rPr>
          <w:rFonts w:ascii="Arial" w:hAnsi="Arial" w:cs="Arial"/>
          <w:sz w:val="22"/>
          <w:szCs w:val="22"/>
          <w:lang w:val="lt-LT"/>
        </w:rPr>
      </w:pPr>
      <w:r>
        <w:rPr>
          <w:rFonts w:ascii="Arial" w:hAnsi="Arial" w:cs="Arial"/>
          <w:sz w:val="22"/>
          <w:szCs w:val="22"/>
          <w:lang w:val="lt-LT"/>
        </w:rPr>
        <w:t>valdymas iš DVS – įrenginių valdymas vykdomas iš DVS.</w:t>
      </w:r>
    </w:p>
    <w:p w14:paraId="4119FE8B"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išjungtas valdymas – įrenginių valdymo vykdymas visiškai uždraustas. </w:t>
      </w:r>
    </w:p>
    <w:p w14:paraId="4119FE8C"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Valdymo išjungimas, perjungimas į vietinį ar nuotolinį atliekamas valdomo įrenginio pavaros spintoje.</w:t>
      </w:r>
    </w:p>
    <w:p w14:paraId="4119FE8D"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Nuotolinio valdymo režimo iš DVS perjungimas į nuotolinio valdymo režimą (iš prijunginio (įrenginio) valdiklio) realizuojamas individualiame prijunginio valdiklyje, kuriame turi būti numatytas nuotolinio valdymo režimų perjungimų raktas.</w:t>
      </w:r>
    </w:p>
    <w:p w14:paraId="4119FE8E"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Klaidingų valdymo operacijų prevencijai numatyti komutavimo aparatų (jungtuvų, skyriklių) ir įžemiklių nuotolinio valdymo operatyvinės blokuotės, kurios realizuojamos sekančiai:</w:t>
      </w:r>
    </w:p>
    <w:p w14:paraId="4119FE8F"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blokuotės, kurios realizuojamos skyriklių ir įžemiklių pavarose (komplektas “skyriklis-įžemiklis (iai)” yra sumontuoti viename prijunginio konstrukciniame bloke), kuomet neleidžiama įjungti skyriklio kol yra įjungtas įžeminimo peilis ir atvirkščiai. Turi būti blokuojamas valdymas skyrikliui (įžemikliui) nepriklausomai iš kurios vietos yra valdomas (iš DVS, RAA valdiklio ar vietoje iš pavaros) skyriklis arba įžemiklis;</w:t>
      </w:r>
    </w:p>
    <w:p w14:paraId="4119FE90"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loginės blokuotės, kurios realizuojamos įrenginių valdikliuose ir kurios neleidžia operuoti skirstyklos komutaciniais aparatais ir įžemikliais, kuomet nesilaikoma tam tikros loginės perjungimų sekos. Operavimo komutavimo aparatais ir įžemikliais sekos logika turi būti iš anksto suderinta su PSO;</w:t>
      </w:r>
    </w:p>
    <w:p w14:paraId="4119FE91"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kai loginės blokuotės realizuojamos GOOSE žinutėmis horizontalioje komunikacijoje tarp prijunginių RAA valdiklių, jų logikoje turi būti numatyta galimybė žmogus-mašina sąsajos pagalba perjungus į vietinį valdymą to prijunginio blokuotes išjungti, perjungus į nuotolinį </w:t>
      </w:r>
      <w:r>
        <w:rPr>
          <w:rFonts w:ascii="Arial" w:hAnsi="Arial" w:cs="Arial"/>
          <w:sz w:val="22"/>
          <w:szCs w:val="22"/>
          <w:lang w:val="lt-LT"/>
        </w:rPr>
        <w:lastRenderedPageBreak/>
        <w:t>blokuočių logika automatiškai turi būti įjungiama. Blokuočių išjungimo režimo logika turi būti leidžiama tik esant gretimų prijunginių valdiklių gedimams, kai iš jų negaunama informacija apie komutacinių aparatų padėtis.</w:t>
      </w:r>
    </w:p>
    <w:p w14:paraId="4119FE92"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Aukštesnės valdymo sistemų pakopos sutrikimas neturi trikdyti kitų valdymo pakopų darbo.</w:t>
      </w:r>
    </w:p>
    <w:p w14:paraId="4119FE93"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Turi būti užtikrinta tos pačios įrangos valdymo galimybė vienu metu tik iš vienos vietos.</w:t>
      </w:r>
    </w:p>
    <w:p w14:paraId="4119FE94"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Valdymo prioritetų eiliškumas mažėjimo tvarka:</w:t>
      </w:r>
    </w:p>
    <w:p w14:paraId="4119FE95"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valdymas iš DVS – pagrindinis TP įrenginių valdymo būdas iš valdymo sistemos;</w:t>
      </w:r>
    </w:p>
    <w:p w14:paraId="4119FE96"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valdymas iš pastotės prijunginio (įrenginio) valdiklio. Šis valdymo būdas privalo turėti visas valdymui reikalingas logines blokuotes (blokuotes dėl perjungimų sekos), kurios realizuotos šio prijunginio (įrenginio) valdiklyje. Tai rezervinis nuotolinio valdymo būdas, kuris naudojamas tuomet, kai nėra galimybės valdyti įrenginių iš DVS;</w:t>
      </w:r>
    </w:p>
    <w:p w14:paraId="4119FE97"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vietinis valdymas – iš TP įrenginio pavaros valdymo spintos. Tai – remontinis valdymo būdas. Šiuo būdu valdomi įrenginiai neturi loginių blokuočių, išskyrus mechanines blokuotes, realizuotas pačiuose įrenginiuose.</w:t>
      </w:r>
    </w:p>
    <w:p w14:paraId="4119FE98"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Projekte signalų, komandų, matavimų perduodamų į DVS sąrašus ir apimtis derinti su PSO. Pagal suderintus sąrašus atlikti reikiamus projektinius sprendimus signalams suformuoti.</w:t>
      </w:r>
    </w:p>
    <w:p w14:paraId="4119FE99"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Suprojektuoti realaus laiko informacijos (telesignalų, telematavimų ir televaldymo) mainus su PSO DVS:</w:t>
      </w:r>
    </w:p>
    <w:p w14:paraId="4119FE9A"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telesignalai: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3"/>
        <w:gridCol w:w="8798"/>
      </w:tblGrid>
      <w:tr w:rsidR="00EE448D" w14:paraId="4119FE9D" w14:textId="77777777">
        <w:trPr>
          <w:tblHeader/>
        </w:trPr>
        <w:tc>
          <w:tcPr>
            <w:tcW w:w="973" w:type="dxa"/>
            <w:vAlign w:val="center"/>
          </w:tcPr>
          <w:p w14:paraId="4119FE9B" w14:textId="77777777" w:rsidR="00EE448D" w:rsidRDefault="0041629E">
            <w:pPr>
              <w:pStyle w:val="BodyText3"/>
              <w:tabs>
                <w:tab w:val="left" w:pos="720"/>
              </w:tabs>
              <w:spacing w:after="0"/>
              <w:jc w:val="center"/>
              <w:rPr>
                <w:rFonts w:ascii="Arial" w:hAnsi="Arial" w:cs="Arial"/>
                <w:b/>
                <w:sz w:val="22"/>
                <w:szCs w:val="22"/>
                <w:lang w:val="lt-LT"/>
              </w:rPr>
            </w:pPr>
            <w:r>
              <w:rPr>
                <w:rFonts w:ascii="Arial" w:hAnsi="Arial" w:cs="Arial"/>
                <w:b/>
                <w:sz w:val="22"/>
                <w:szCs w:val="22"/>
                <w:lang w:val="lt-LT"/>
              </w:rPr>
              <w:t>Eil.nr.</w:t>
            </w:r>
          </w:p>
        </w:tc>
        <w:tc>
          <w:tcPr>
            <w:tcW w:w="8798" w:type="dxa"/>
            <w:vAlign w:val="center"/>
          </w:tcPr>
          <w:p w14:paraId="4119FE9C" w14:textId="77777777" w:rsidR="00EE448D" w:rsidRDefault="0041629E">
            <w:pPr>
              <w:pStyle w:val="BodyText3"/>
              <w:tabs>
                <w:tab w:val="left" w:pos="720"/>
              </w:tabs>
              <w:spacing w:after="0"/>
              <w:jc w:val="center"/>
              <w:rPr>
                <w:rFonts w:ascii="Arial" w:hAnsi="Arial" w:cs="Arial"/>
                <w:b/>
                <w:sz w:val="22"/>
                <w:szCs w:val="22"/>
                <w:lang w:val="lt-LT"/>
              </w:rPr>
            </w:pPr>
            <w:r>
              <w:rPr>
                <w:rFonts w:ascii="Arial" w:hAnsi="Arial" w:cs="Arial"/>
                <w:b/>
                <w:sz w:val="22"/>
                <w:szCs w:val="22"/>
                <w:lang w:val="lt-LT"/>
              </w:rPr>
              <w:t>Realaus laiko informacijos apibūdinimas</w:t>
            </w:r>
          </w:p>
        </w:tc>
      </w:tr>
      <w:tr w:rsidR="00EE448D" w14:paraId="4119FE9F" w14:textId="77777777">
        <w:tc>
          <w:tcPr>
            <w:tcW w:w="9771" w:type="dxa"/>
            <w:gridSpan w:val="2"/>
            <w:vAlign w:val="center"/>
          </w:tcPr>
          <w:p w14:paraId="4119FE9E" w14:textId="77777777" w:rsidR="00EE448D" w:rsidRDefault="0041629E">
            <w:pPr>
              <w:pStyle w:val="BodyText3"/>
              <w:tabs>
                <w:tab w:val="left" w:pos="720"/>
              </w:tabs>
              <w:spacing w:after="0"/>
              <w:jc w:val="center"/>
              <w:rPr>
                <w:rFonts w:ascii="Arial" w:hAnsi="Arial" w:cs="Arial"/>
                <w:b/>
                <w:i/>
                <w:sz w:val="22"/>
                <w:szCs w:val="22"/>
                <w:lang w:val="lt-LT"/>
              </w:rPr>
            </w:pPr>
            <w:r>
              <w:rPr>
                <w:rFonts w:ascii="Arial" w:hAnsi="Arial" w:cs="Arial"/>
                <w:b/>
                <w:i/>
                <w:sz w:val="22"/>
                <w:szCs w:val="22"/>
                <w:lang w:val="lt-LT"/>
              </w:rPr>
              <w:t>Alytaus TP 400/330/10 kV dalių naujų prijunginių įrenginių signalizacija:</w:t>
            </w:r>
          </w:p>
        </w:tc>
      </w:tr>
      <w:tr w:rsidR="00EE448D" w:rsidRPr="00410EE0" w14:paraId="4119FEA2" w14:textId="77777777">
        <w:tc>
          <w:tcPr>
            <w:tcW w:w="973" w:type="dxa"/>
            <w:vAlign w:val="center"/>
          </w:tcPr>
          <w:p w14:paraId="4119FEA0"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w:t>
            </w:r>
          </w:p>
        </w:tc>
        <w:tc>
          <w:tcPr>
            <w:tcW w:w="8798" w:type="dxa"/>
            <w:vAlign w:val="center"/>
          </w:tcPr>
          <w:p w14:paraId="4119FEA1"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Visų komutavimo aparatų ir įžemiklių padėtys.</w:t>
            </w:r>
          </w:p>
        </w:tc>
      </w:tr>
      <w:tr w:rsidR="00EE448D" w:rsidRPr="00410EE0" w14:paraId="4119FEA5" w14:textId="77777777">
        <w:tc>
          <w:tcPr>
            <w:tcW w:w="973" w:type="dxa"/>
            <w:vAlign w:val="center"/>
          </w:tcPr>
          <w:p w14:paraId="4119FEA3"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2.</w:t>
            </w:r>
          </w:p>
        </w:tc>
        <w:tc>
          <w:tcPr>
            <w:tcW w:w="8798" w:type="dxa"/>
            <w:vAlign w:val="center"/>
          </w:tcPr>
          <w:p w14:paraId="4119FEA4"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Relinių apsaugų ir automatikos suveikimas (kiekvienos apsaugos).</w:t>
            </w:r>
          </w:p>
        </w:tc>
      </w:tr>
      <w:tr w:rsidR="00EE448D" w:rsidRPr="00410EE0" w14:paraId="4119FEA8" w14:textId="77777777">
        <w:tc>
          <w:tcPr>
            <w:tcW w:w="973" w:type="dxa"/>
            <w:vAlign w:val="center"/>
          </w:tcPr>
          <w:p w14:paraId="4119FEA6"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3.</w:t>
            </w:r>
          </w:p>
        </w:tc>
        <w:tc>
          <w:tcPr>
            <w:tcW w:w="8798" w:type="dxa"/>
            <w:vAlign w:val="center"/>
          </w:tcPr>
          <w:p w14:paraId="4119FEA7"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Įrenginių RAA funkcijų valdymo ir blokavimo būsenos.</w:t>
            </w:r>
          </w:p>
        </w:tc>
      </w:tr>
      <w:tr w:rsidR="00EE448D" w14:paraId="4119FEAB" w14:textId="77777777">
        <w:tc>
          <w:tcPr>
            <w:tcW w:w="973" w:type="dxa"/>
            <w:vAlign w:val="center"/>
          </w:tcPr>
          <w:p w14:paraId="4119FEA9"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4.</w:t>
            </w:r>
          </w:p>
        </w:tc>
        <w:tc>
          <w:tcPr>
            <w:tcW w:w="8798" w:type="dxa"/>
            <w:vAlign w:val="center"/>
          </w:tcPr>
          <w:p w14:paraId="4119FEAA"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PT eksploatuojamos įrangos gedimai.</w:t>
            </w:r>
          </w:p>
        </w:tc>
      </w:tr>
      <w:tr w:rsidR="00EE448D" w:rsidRPr="00410EE0" w14:paraId="4119FEAE" w14:textId="77777777">
        <w:tc>
          <w:tcPr>
            <w:tcW w:w="973" w:type="dxa"/>
            <w:vAlign w:val="center"/>
          </w:tcPr>
          <w:p w14:paraId="4119FEAC"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5.</w:t>
            </w:r>
          </w:p>
        </w:tc>
        <w:tc>
          <w:tcPr>
            <w:tcW w:w="8798" w:type="dxa"/>
            <w:vAlign w:val="center"/>
          </w:tcPr>
          <w:p w14:paraId="4119FEAD"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Prijunginių RAA nuostatų grupių atvaizdavimas, kuomet RAA nuostatų grupės valdomos diskretinio tipo komandomis.</w:t>
            </w:r>
          </w:p>
        </w:tc>
      </w:tr>
      <w:tr w:rsidR="00EE448D" w:rsidRPr="00410EE0" w14:paraId="4119FEB1" w14:textId="77777777">
        <w:tc>
          <w:tcPr>
            <w:tcW w:w="973" w:type="dxa"/>
            <w:vAlign w:val="center"/>
          </w:tcPr>
          <w:p w14:paraId="4119FEAF"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6.</w:t>
            </w:r>
          </w:p>
        </w:tc>
        <w:tc>
          <w:tcPr>
            <w:tcW w:w="8798" w:type="dxa"/>
            <w:vAlign w:val="center"/>
          </w:tcPr>
          <w:p w14:paraId="4119FEB0"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Prijunginių nuotolinio valdymo režimas perjungtas į:</w:t>
            </w:r>
          </w:p>
        </w:tc>
      </w:tr>
      <w:tr w:rsidR="00EE448D" w14:paraId="4119FEB4" w14:textId="77777777">
        <w:tc>
          <w:tcPr>
            <w:tcW w:w="973" w:type="dxa"/>
            <w:vAlign w:val="center"/>
          </w:tcPr>
          <w:p w14:paraId="4119FEB2"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6.1.</w:t>
            </w:r>
          </w:p>
        </w:tc>
        <w:tc>
          <w:tcPr>
            <w:tcW w:w="8798" w:type="dxa"/>
            <w:vAlign w:val="center"/>
          </w:tcPr>
          <w:p w14:paraId="4119FEB3" w14:textId="77777777" w:rsidR="00EE448D" w:rsidRDefault="0041629E">
            <w:pPr>
              <w:pStyle w:val="BodyText3"/>
              <w:tabs>
                <w:tab w:val="left" w:pos="720"/>
              </w:tabs>
              <w:spacing w:after="0"/>
              <w:ind w:left="340"/>
              <w:rPr>
                <w:rFonts w:ascii="Arial" w:hAnsi="Arial" w:cs="Arial"/>
                <w:sz w:val="22"/>
                <w:szCs w:val="22"/>
                <w:lang w:val="lt-LT"/>
              </w:rPr>
            </w:pPr>
            <w:r>
              <w:rPr>
                <w:rFonts w:ascii="Arial" w:hAnsi="Arial" w:cs="Arial"/>
                <w:sz w:val="22"/>
                <w:szCs w:val="22"/>
                <w:lang w:val="lt-LT"/>
              </w:rPr>
              <w:t>Valdymą iš DVS;</w:t>
            </w:r>
          </w:p>
        </w:tc>
      </w:tr>
      <w:tr w:rsidR="00EE448D" w:rsidRPr="00410EE0" w14:paraId="4119FEB7" w14:textId="77777777">
        <w:tc>
          <w:tcPr>
            <w:tcW w:w="973" w:type="dxa"/>
            <w:vAlign w:val="center"/>
          </w:tcPr>
          <w:p w14:paraId="4119FEB5"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6.2.</w:t>
            </w:r>
          </w:p>
        </w:tc>
        <w:tc>
          <w:tcPr>
            <w:tcW w:w="8798" w:type="dxa"/>
            <w:vAlign w:val="center"/>
          </w:tcPr>
          <w:p w14:paraId="4119FEB6" w14:textId="77777777" w:rsidR="00EE448D" w:rsidRDefault="0041629E">
            <w:pPr>
              <w:pStyle w:val="BodyText3"/>
              <w:tabs>
                <w:tab w:val="left" w:pos="720"/>
              </w:tabs>
              <w:spacing w:after="0"/>
              <w:ind w:left="340"/>
              <w:rPr>
                <w:rFonts w:ascii="Arial" w:hAnsi="Arial" w:cs="Arial"/>
                <w:sz w:val="22"/>
                <w:szCs w:val="22"/>
                <w:lang w:val="lt-LT"/>
              </w:rPr>
            </w:pPr>
            <w:r>
              <w:rPr>
                <w:rFonts w:ascii="Arial" w:hAnsi="Arial" w:cs="Arial"/>
                <w:sz w:val="22"/>
                <w:szCs w:val="22"/>
                <w:lang w:val="lt-LT"/>
              </w:rPr>
              <w:t>Valdymą iš prijunginio (įrenginio) valdiklio;</w:t>
            </w:r>
          </w:p>
        </w:tc>
      </w:tr>
      <w:tr w:rsidR="00EE448D" w:rsidRPr="00410EE0" w14:paraId="4119FEBA" w14:textId="77777777">
        <w:tc>
          <w:tcPr>
            <w:tcW w:w="973" w:type="dxa"/>
            <w:vAlign w:val="center"/>
          </w:tcPr>
          <w:p w14:paraId="4119FEB8"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7.</w:t>
            </w:r>
          </w:p>
        </w:tc>
        <w:tc>
          <w:tcPr>
            <w:tcW w:w="8798" w:type="dxa"/>
            <w:vAlign w:val="center"/>
          </w:tcPr>
          <w:p w14:paraId="4119FEB9"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Prijunginių įrenginių nuotolinio valdymo režimas perjungtas į:</w:t>
            </w:r>
          </w:p>
        </w:tc>
      </w:tr>
      <w:tr w:rsidR="00EE448D" w14:paraId="4119FEBD" w14:textId="77777777">
        <w:tc>
          <w:tcPr>
            <w:tcW w:w="973" w:type="dxa"/>
            <w:vAlign w:val="center"/>
          </w:tcPr>
          <w:p w14:paraId="4119FEBB"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7.1.</w:t>
            </w:r>
          </w:p>
        </w:tc>
        <w:tc>
          <w:tcPr>
            <w:tcW w:w="8798" w:type="dxa"/>
            <w:vAlign w:val="center"/>
          </w:tcPr>
          <w:p w14:paraId="4119FEBC" w14:textId="77777777" w:rsidR="00EE448D" w:rsidRDefault="0041629E">
            <w:pPr>
              <w:pStyle w:val="BodyText3"/>
              <w:tabs>
                <w:tab w:val="left" w:pos="720"/>
              </w:tabs>
              <w:spacing w:after="0"/>
              <w:ind w:left="340"/>
              <w:rPr>
                <w:rFonts w:ascii="Arial" w:hAnsi="Arial" w:cs="Arial"/>
                <w:sz w:val="22"/>
                <w:szCs w:val="22"/>
                <w:lang w:val="lt-LT"/>
              </w:rPr>
            </w:pPr>
            <w:r>
              <w:rPr>
                <w:rFonts w:ascii="Arial" w:hAnsi="Arial" w:cs="Arial"/>
                <w:sz w:val="22"/>
                <w:szCs w:val="22"/>
                <w:lang w:val="lt-LT"/>
              </w:rPr>
              <w:t>Nuotolinį valdymą;</w:t>
            </w:r>
          </w:p>
        </w:tc>
      </w:tr>
      <w:tr w:rsidR="00EE448D" w14:paraId="4119FEC0" w14:textId="77777777">
        <w:tc>
          <w:tcPr>
            <w:tcW w:w="973" w:type="dxa"/>
            <w:vAlign w:val="center"/>
          </w:tcPr>
          <w:p w14:paraId="4119FEBE"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7.2.</w:t>
            </w:r>
          </w:p>
        </w:tc>
        <w:tc>
          <w:tcPr>
            <w:tcW w:w="8798" w:type="dxa"/>
            <w:vAlign w:val="center"/>
          </w:tcPr>
          <w:p w14:paraId="4119FEBF" w14:textId="77777777" w:rsidR="00EE448D" w:rsidRDefault="0041629E">
            <w:pPr>
              <w:pStyle w:val="BodyText3"/>
              <w:tabs>
                <w:tab w:val="left" w:pos="720"/>
              </w:tabs>
              <w:spacing w:after="0"/>
              <w:ind w:left="340"/>
              <w:rPr>
                <w:rFonts w:ascii="Arial" w:hAnsi="Arial" w:cs="Arial"/>
                <w:sz w:val="22"/>
                <w:szCs w:val="22"/>
                <w:lang w:val="lt-LT"/>
              </w:rPr>
            </w:pPr>
            <w:r>
              <w:rPr>
                <w:rFonts w:ascii="Arial" w:hAnsi="Arial" w:cs="Arial"/>
                <w:sz w:val="22"/>
                <w:szCs w:val="22"/>
                <w:lang w:val="lt-LT"/>
              </w:rPr>
              <w:t>Vietinį valdymą;</w:t>
            </w:r>
          </w:p>
        </w:tc>
      </w:tr>
      <w:tr w:rsidR="00EE448D" w:rsidRPr="00410EE0" w14:paraId="4119FEC3" w14:textId="77777777">
        <w:tc>
          <w:tcPr>
            <w:tcW w:w="973" w:type="dxa"/>
            <w:vAlign w:val="center"/>
          </w:tcPr>
          <w:p w14:paraId="4119FEC1"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7.3.</w:t>
            </w:r>
          </w:p>
        </w:tc>
        <w:tc>
          <w:tcPr>
            <w:tcW w:w="8798" w:type="dxa"/>
            <w:vAlign w:val="center"/>
          </w:tcPr>
          <w:p w14:paraId="4119FEC2" w14:textId="77777777" w:rsidR="00EE448D" w:rsidRDefault="0041629E">
            <w:pPr>
              <w:pStyle w:val="BodyText3"/>
              <w:tabs>
                <w:tab w:val="left" w:pos="720"/>
              </w:tabs>
              <w:spacing w:after="0"/>
              <w:ind w:left="340"/>
              <w:rPr>
                <w:rFonts w:ascii="Arial" w:hAnsi="Arial" w:cs="Arial"/>
                <w:sz w:val="22"/>
                <w:szCs w:val="22"/>
                <w:lang w:val="lt-LT"/>
              </w:rPr>
            </w:pPr>
            <w:r>
              <w:rPr>
                <w:rFonts w:ascii="Arial" w:hAnsi="Arial" w:cs="Arial"/>
                <w:sz w:val="22"/>
                <w:szCs w:val="22"/>
                <w:lang w:val="lt-LT"/>
              </w:rPr>
              <w:t>Išjungtas (negalimas nei nuotolinis nei vietinis valdymo režimai).</w:t>
            </w:r>
          </w:p>
        </w:tc>
      </w:tr>
      <w:tr w:rsidR="00EE448D" w:rsidRPr="00410EE0" w14:paraId="4119FEC6" w14:textId="77777777">
        <w:tc>
          <w:tcPr>
            <w:tcW w:w="973" w:type="dxa"/>
            <w:vAlign w:val="center"/>
          </w:tcPr>
          <w:p w14:paraId="4119FEC4"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8.</w:t>
            </w:r>
          </w:p>
        </w:tc>
        <w:tc>
          <w:tcPr>
            <w:tcW w:w="8798" w:type="dxa"/>
            <w:vAlign w:val="center"/>
          </w:tcPr>
          <w:p w14:paraId="4119FEC5"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Įtampos transformatorių žemos pusės įtampos aj padėtys.</w:t>
            </w:r>
          </w:p>
        </w:tc>
      </w:tr>
      <w:tr w:rsidR="00EE448D" w:rsidRPr="00410EE0" w14:paraId="4119FEC9" w14:textId="77777777">
        <w:tc>
          <w:tcPr>
            <w:tcW w:w="973" w:type="dxa"/>
            <w:vAlign w:val="center"/>
          </w:tcPr>
          <w:p w14:paraId="4119FEC7"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9.</w:t>
            </w:r>
          </w:p>
        </w:tc>
        <w:tc>
          <w:tcPr>
            <w:tcW w:w="8798" w:type="dxa"/>
            <w:vAlign w:val="center"/>
          </w:tcPr>
          <w:p w14:paraId="4119FEC8"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eastAsia="lt-LT"/>
              </w:rPr>
              <w:t>Elektros energijos apskaitos įtampos grandinėse įrengtų aj ir automatinio rezervo įjungimo (toliau –ARĮ) būklė (ARĮ būsena perduodama tuomet, kai yra numatytas ir suprojektuotas ARĮ nuo rezervuojančių įtampos grandinių).</w:t>
            </w:r>
          </w:p>
        </w:tc>
      </w:tr>
      <w:tr w:rsidR="00EE448D" w14:paraId="4119FECC" w14:textId="77777777">
        <w:tc>
          <w:tcPr>
            <w:tcW w:w="973" w:type="dxa"/>
            <w:vAlign w:val="center"/>
          </w:tcPr>
          <w:p w14:paraId="4119FECA"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10.</w:t>
            </w:r>
          </w:p>
        </w:tc>
        <w:tc>
          <w:tcPr>
            <w:tcW w:w="8798" w:type="dxa"/>
            <w:vAlign w:val="center"/>
          </w:tcPr>
          <w:p w14:paraId="4119FECB"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Jungtuvo valdymo grandinių būsena.</w:t>
            </w:r>
          </w:p>
        </w:tc>
      </w:tr>
      <w:tr w:rsidR="00EE448D" w:rsidRPr="00410EE0" w14:paraId="4119FECF" w14:textId="77777777">
        <w:tc>
          <w:tcPr>
            <w:tcW w:w="973" w:type="dxa"/>
            <w:vAlign w:val="center"/>
          </w:tcPr>
          <w:p w14:paraId="4119FECD"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11.</w:t>
            </w:r>
          </w:p>
        </w:tc>
        <w:tc>
          <w:tcPr>
            <w:tcW w:w="8798" w:type="dxa"/>
            <w:vAlign w:val="center"/>
          </w:tcPr>
          <w:p w14:paraId="4119FECE"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Prijunginių RAA terminalų ir valdiklių gedimai, RAA terminalų ir valdiklių maitinimo grandinių automatinių jungiklių (aj) padėtys. Signalai formuojami (apjungiami į apibendrintus pastotės RAA ir valdymo terminalų lygmenyje) pagal prijunginį, kuriam priklauso šie RAA ir valdymo terminalai.</w:t>
            </w:r>
          </w:p>
        </w:tc>
      </w:tr>
      <w:tr w:rsidR="00EE448D" w:rsidRPr="00410EE0" w14:paraId="4119FED2" w14:textId="77777777">
        <w:tc>
          <w:tcPr>
            <w:tcW w:w="973" w:type="dxa"/>
            <w:vAlign w:val="center"/>
          </w:tcPr>
          <w:p w14:paraId="4119FED0"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12.</w:t>
            </w:r>
          </w:p>
        </w:tc>
        <w:tc>
          <w:tcPr>
            <w:tcW w:w="8798" w:type="dxa"/>
            <w:vAlign w:val="center"/>
          </w:tcPr>
          <w:p w14:paraId="4119FED1"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 xml:space="preserve">Jungtuvų valdymo grandinių ir pavaros maitinimo grandinių automatinių jungiklių (aj) padėtys. Signalai formuojami atskirai kiekvienam jungtuvui pagal grandinių tipą (valdymo arba pavaros maitinimo grandinių tipus). Esant bendram minėtų grandinių maitinimo aj, </w:t>
            </w:r>
            <w:r>
              <w:rPr>
                <w:rFonts w:ascii="Arial" w:hAnsi="Arial" w:cs="Arial"/>
                <w:sz w:val="22"/>
                <w:szCs w:val="22"/>
                <w:lang w:val="lt-LT"/>
              </w:rPr>
              <w:lastRenderedPageBreak/>
              <w:t>formuojamas bendras signalas. Taikoma aj sumontuotiems jungtuvų pavarose ir/arba KSSRS, NSSRS.</w:t>
            </w:r>
          </w:p>
        </w:tc>
      </w:tr>
      <w:tr w:rsidR="00EE448D" w:rsidRPr="00410EE0" w14:paraId="4119FED5" w14:textId="77777777">
        <w:tc>
          <w:tcPr>
            <w:tcW w:w="973" w:type="dxa"/>
            <w:vAlign w:val="center"/>
          </w:tcPr>
          <w:p w14:paraId="4119FED3"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lastRenderedPageBreak/>
              <w:t>13.</w:t>
            </w:r>
          </w:p>
        </w:tc>
        <w:tc>
          <w:tcPr>
            <w:tcW w:w="8798" w:type="dxa"/>
            <w:vAlign w:val="center"/>
          </w:tcPr>
          <w:p w14:paraId="4119FED4"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Prijunginių skyriklių ir įžemiklių valdymo grandinių ir pavarų maitinimo grandinių aj padėtys. Signalai formuojami atskirai kiekvienam prijunginiui pagal grandinių tipą (valdymo arba pavaros maitinimo grandinių tipus). Esant bendram minėtų grandinių maitinimo aj, formuojamas bendras signalas. Taikoma aj sumontuotiems prijunginių skyriklių ir įžemiklių pavarose ir/arba KSSRS, NSSRS.</w:t>
            </w:r>
          </w:p>
        </w:tc>
      </w:tr>
      <w:tr w:rsidR="00EE448D" w:rsidRPr="00410EE0" w14:paraId="4119FED7" w14:textId="77777777">
        <w:tc>
          <w:tcPr>
            <w:tcW w:w="9771" w:type="dxa"/>
            <w:gridSpan w:val="2"/>
            <w:vAlign w:val="center"/>
          </w:tcPr>
          <w:p w14:paraId="4119FED6"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b/>
                <w:i/>
                <w:sz w:val="22"/>
                <w:szCs w:val="22"/>
                <w:lang w:val="lt-LT"/>
              </w:rPr>
              <w:t xml:space="preserve">Alytaus TP 400/330/10 </w:t>
            </w:r>
            <w:proofErr w:type="spellStart"/>
            <w:r>
              <w:rPr>
                <w:rFonts w:ascii="Arial" w:hAnsi="Arial" w:cs="Arial"/>
                <w:b/>
                <w:i/>
                <w:sz w:val="22"/>
                <w:szCs w:val="22"/>
                <w:lang w:val="lt-LT"/>
              </w:rPr>
              <w:t>kV</w:t>
            </w:r>
            <w:proofErr w:type="spellEnd"/>
            <w:r>
              <w:rPr>
                <w:rFonts w:ascii="Arial" w:hAnsi="Arial" w:cs="Arial"/>
                <w:b/>
                <w:i/>
                <w:sz w:val="22"/>
                <w:szCs w:val="22"/>
                <w:lang w:val="lt-LT"/>
              </w:rPr>
              <w:t xml:space="preserve"> dalių naujų </w:t>
            </w:r>
            <w:proofErr w:type="spellStart"/>
            <w:r>
              <w:rPr>
                <w:rFonts w:ascii="Arial" w:hAnsi="Arial" w:cs="Arial"/>
                <w:b/>
                <w:i/>
                <w:sz w:val="22"/>
                <w:szCs w:val="22"/>
                <w:lang w:val="lt-LT"/>
              </w:rPr>
              <w:t>prijunginių</w:t>
            </w:r>
            <w:proofErr w:type="spellEnd"/>
            <w:r>
              <w:rPr>
                <w:rFonts w:ascii="Arial" w:hAnsi="Arial" w:cs="Arial"/>
                <w:b/>
                <w:i/>
                <w:sz w:val="22"/>
                <w:szCs w:val="22"/>
                <w:lang w:val="lt-LT"/>
              </w:rPr>
              <w:t xml:space="preserve"> įrenginių bendros paskirties signalizacijos apimtys:</w:t>
            </w:r>
          </w:p>
        </w:tc>
      </w:tr>
      <w:tr w:rsidR="00EE448D" w:rsidRPr="00410EE0" w14:paraId="4119FEDA" w14:textId="77777777">
        <w:tc>
          <w:tcPr>
            <w:tcW w:w="973" w:type="dxa"/>
            <w:vAlign w:val="center"/>
          </w:tcPr>
          <w:p w14:paraId="4119FED8"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14.</w:t>
            </w:r>
          </w:p>
        </w:tc>
        <w:tc>
          <w:tcPr>
            <w:tcW w:w="8798" w:type="dxa"/>
            <w:vAlign w:val="center"/>
          </w:tcPr>
          <w:p w14:paraId="4119FED9"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Prijunginių jungtuvų, skyriklių ir įžemiklių pavarų šildymo grandinių aj. Prijunginių jungtuvų, skyriklių ir įžemiklių pavarų šildymo grandinių aj apjungiami pagal prijunginį (viena grupė jungtuvų pavarų šildymo aj, kita grupė skyriklių ir įžemiklių pavarų šildymo aj.</w:t>
            </w:r>
          </w:p>
        </w:tc>
      </w:tr>
      <w:tr w:rsidR="00EE448D" w:rsidRPr="00410EE0" w14:paraId="4119FEDD" w14:textId="77777777">
        <w:tc>
          <w:tcPr>
            <w:tcW w:w="973" w:type="dxa"/>
            <w:vAlign w:val="center"/>
          </w:tcPr>
          <w:p w14:paraId="4119FEDB"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15.</w:t>
            </w:r>
          </w:p>
        </w:tc>
        <w:tc>
          <w:tcPr>
            <w:tcW w:w="8798" w:type="dxa"/>
            <w:vAlign w:val="center"/>
          </w:tcPr>
          <w:p w14:paraId="4119FEDC"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Atvirose skirstyklose esančių antrinės komutacijos spintų šildymo grandinių aj padėtys. Šių šildymo grandinių aj apjungiami į vieną grupę pagal prijunginį.</w:t>
            </w:r>
          </w:p>
        </w:tc>
      </w:tr>
      <w:tr w:rsidR="00EE448D" w:rsidRPr="00410EE0" w14:paraId="4119FEE0" w14:textId="77777777">
        <w:tc>
          <w:tcPr>
            <w:tcW w:w="973" w:type="dxa"/>
            <w:vAlign w:val="center"/>
          </w:tcPr>
          <w:p w14:paraId="4119FEDE"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16.</w:t>
            </w:r>
          </w:p>
        </w:tc>
        <w:tc>
          <w:tcPr>
            <w:tcW w:w="8798" w:type="dxa"/>
            <w:vAlign w:val="center"/>
          </w:tcPr>
          <w:p w14:paraId="4119FEDF"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TSPĮ, ryšių įrangos, MDV ir KDV maitinimo grandinių aj padėtys. TSPĮ duomenų mainų su RAA terminalais (valdikliais) būsenų signalai.</w:t>
            </w:r>
          </w:p>
        </w:tc>
      </w:tr>
      <w:tr w:rsidR="00EE448D" w14:paraId="4119FEE3" w14:textId="77777777">
        <w:tc>
          <w:tcPr>
            <w:tcW w:w="973" w:type="dxa"/>
            <w:vAlign w:val="center"/>
          </w:tcPr>
          <w:p w14:paraId="4119FEE1"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17.</w:t>
            </w:r>
          </w:p>
        </w:tc>
        <w:tc>
          <w:tcPr>
            <w:tcW w:w="8798" w:type="dxa"/>
            <w:vAlign w:val="center"/>
          </w:tcPr>
          <w:p w14:paraId="4119FEE2"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TSPĮ stebėjimo (monitoringo) signalai:</w:t>
            </w:r>
          </w:p>
        </w:tc>
      </w:tr>
      <w:tr w:rsidR="00EE448D" w14:paraId="4119FEE6" w14:textId="77777777">
        <w:tc>
          <w:tcPr>
            <w:tcW w:w="973" w:type="dxa"/>
            <w:vAlign w:val="center"/>
          </w:tcPr>
          <w:p w14:paraId="4119FEE4"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17.1.</w:t>
            </w:r>
          </w:p>
        </w:tc>
        <w:tc>
          <w:tcPr>
            <w:tcW w:w="8798" w:type="dxa"/>
            <w:vAlign w:val="center"/>
          </w:tcPr>
          <w:p w14:paraId="4119FEE5"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 xml:space="preserve">     TSPĮ funkcijų vykdymo būklė</w:t>
            </w:r>
          </w:p>
        </w:tc>
      </w:tr>
      <w:tr w:rsidR="00EE448D" w14:paraId="4119FEE9" w14:textId="77777777">
        <w:tc>
          <w:tcPr>
            <w:tcW w:w="973" w:type="dxa"/>
            <w:vAlign w:val="center"/>
          </w:tcPr>
          <w:p w14:paraId="4119FEE7"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17.2.</w:t>
            </w:r>
          </w:p>
        </w:tc>
        <w:tc>
          <w:tcPr>
            <w:tcW w:w="8798" w:type="dxa"/>
            <w:vAlign w:val="center"/>
          </w:tcPr>
          <w:p w14:paraId="4119FEE8"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 xml:space="preserve">     TSPĮ informacijos saugos kontrolė</w:t>
            </w:r>
          </w:p>
        </w:tc>
      </w:tr>
      <w:tr w:rsidR="00EE448D" w:rsidRPr="00410EE0" w14:paraId="4119FEEC" w14:textId="77777777">
        <w:tc>
          <w:tcPr>
            <w:tcW w:w="973" w:type="dxa"/>
            <w:vAlign w:val="center"/>
          </w:tcPr>
          <w:p w14:paraId="4119FEEA"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17.3.</w:t>
            </w:r>
          </w:p>
        </w:tc>
        <w:tc>
          <w:tcPr>
            <w:tcW w:w="8798" w:type="dxa"/>
            <w:vAlign w:val="center"/>
          </w:tcPr>
          <w:p w14:paraId="4119FEEB"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17 punkto reikalavimai taikomi tik tuo atveju, jeigu bus įrengiamas naujas TSPĮ.</w:t>
            </w:r>
          </w:p>
        </w:tc>
      </w:tr>
      <w:tr w:rsidR="00EE448D" w:rsidRPr="00410EE0" w14:paraId="4119FEEF" w14:textId="77777777">
        <w:tc>
          <w:tcPr>
            <w:tcW w:w="973" w:type="dxa"/>
            <w:vAlign w:val="center"/>
          </w:tcPr>
          <w:p w14:paraId="4119FEED"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18.</w:t>
            </w:r>
          </w:p>
        </w:tc>
        <w:tc>
          <w:tcPr>
            <w:tcW w:w="8798" w:type="dxa"/>
            <w:vAlign w:val="center"/>
          </w:tcPr>
          <w:p w14:paraId="4119FEEE"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 xml:space="preserve">KSSRS grupės aj, maitinančių grandines, kurios nepatenka nei į vieną iš aukščiau išvardintų kategorijų. </w:t>
            </w:r>
          </w:p>
        </w:tc>
      </w:tr>
      <w:tr w:rsidR="00EE448D" w:rsidRPr="00410EE0" w14:paraId="4119FEF2" w14:textId="77777777">
        <w:tc>
          <w:tcPr>
            <w:tcW w:w="973" w:type="dxa"/>
            <w:vAlign w:val="center"/>
          </w:tcPr>
          <w:p w14:paraId="4119FEF0"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19.</w:t>
            </w:r>
          </w:p>
        </w:tc>
        <w:tc>
          <w:tcPr>
            <w:tcW w:w="8798" w:type="dxa"/>
            <w:vAlign w:val="center"/>
          </w:tcPr>
          <w:p w14:paraId="4119FEF1"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NSSRS grupės aj, maitinančių grandines, kurios nepatenka nei į vieną iš aukščiau išvardintų kategorijų.</w:t>
            </w:r>
          </w:p>
        </w:tc>
      </w:tr>
      <w:tr w:rsidR="00EE448D" w:rsidRPr="00410EE0" w14:paraId="4119FEF5" w14:textId="77777777">
        <w:tc>
          <w:tcPr>
            <w:tcW w:w="973" w:type="dxa"/>
            <w:vAlign w:val="center"/>
          </w:tcPr>
          <w:p w14:paraId="4119FEF3"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20.</w:t>
            </w:r>
          </w:p>
        </w:tc>
        <w:tc>
          <w:tcPr>
            <w:tcW w:w="8798" w:type="dxa"/>
            <w:vAlign w:val="center"/>
          </w:tcPr>
          <w:p w14:paraId="4119FEF4"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Gaisro gesinimo sistemos įrenginių maitinimo aj padėtys, gaisro gesinimo sistemos elementų veikimo signalizacija (jei įrengta autonominė gaisro gesinimo sistema).</w:t>
            </w:r>
          </w:p>
        </w:tc>
      </w:tr>
      <w:tr w:rsidR="00EE448D" w14:paraId="4119FEF8" w14:textId="77777777">
        <w:tc>
          <w:tcPr>
            <w:tcW w:w="973" w:type="dxa"/>
            <w:vAlign w:val="center"/>
          </w:tcPr>
          <w:p w14:paraId="4119FEF6" w14:textId="77777777" w:rsidR="00EE448D" w:rsidRDefault="00EE448D">
            <w:pPr>
              <w:pStyle w:val="BodyText3"/>
              <w:tabs>
                <w:tab w:val="left" w:pos="720"/>
              </w:tabs>
              <w:spacing w:after="0"/>
              <w:jc w:val="center"/>
              <w:rPr>
                <w:rFonts w:ascii="Arial" w:hAnsi="Arial" w:cs="Arial"/>
                <w:sz w:val="22"/>
                <w:szCs w:val="22"/>
                <w:lang w:val="lt-LT"/>
              </w:rPr>
            </w:pPr>
          </w:p>
        </w:tc>
        <w:tc>
          <w:tcPr>
            <w:tcW w:w="8798" w:type="dxa"/>
            <w:vAlign w:val="center"/>
          </w:tcPr>
          <w:p w14:paraId="4119FEF7"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b/>
                <w:i/>
                <w:sz w:val="22"/>
                <w:szCs w:val="22"/>
                <w:lang w:val="lt-LT"/>
              </w:rPr>
              <w:t>Bendros pastabos</w:t>
            </w:r>
          </w:p>
        </w:tc>
      </w:tr>
      <w:tr w:rsidR="00EE448D" w:rsidRPr="00410EE0" w14:paraId="4119FEFE" w14:textId="77777777">
        <w:tc>
          <w:tcPr>
            <w:tcW w:w="973" w:type="dxa"/>
            <w:vAlign w:val="center"/>
          </w:tcPr>
          <w:p w14:paraId="4119FEF9"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21.</w:t>
            </w:r>
          </w:p>
        </w:tc>
        <w:tc>
          <w:tcPr>
            <w:tcW w:w="8798" w:type="dxa"/>
            <w:vAlign w:val="center"/>
          </w:tcPr>
          <w:p w14:paraId="4119FEFA"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Įrenginių padėties signalizacijai naudoti sekančius kontaktus:</w:t>
            </w:r>
          </w:p>
          <w:p w14:paraId="4119FEFB"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1. Įrenginių išjungtą būseną turi atitikti normaliai atviras pagalbinis kontaktas;</w:t>
            </w:r>
          </w:p>
          <w:p w14:paraId="4119FEFC"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2. Įjungtą būseną – uždaras pagalbinis kontaktas;</w:t>
            </w:r>
          </w:p>
          <w:p w14:paraId="4119FEFD"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3. Tai turi būti taikoma jungtuvams, skyrikliams, įžemikliams, automatiniams jungikliams ir kitiems čia neišvardintiems komutavimo aparatams.</w:t>
            </w:r>
          </w:p>
        </w:tc>
      </w:tr>
      <w:tr w:rsidR="00EE448D" w:rsidRPr="00410EE0" w14:paraId="4119FF01" w14:textId="77777777">
        <w:tc>
          <w:tcPr>
            <w:tcW w:w="973" w:type="dxa"/>
            <w:vAlign w:val="center"/>
          </w:tcPr>
          <w:p w14:paraId="4119FEFF"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22.</w:t>
            </w:r>
          </w:p>
        </w:tc>
        <w:tc>
          <w:tcPr>
            <w:tcW w:w="8798" w:type="dxa"/>
            <w:vAlign w:val="center"/>
          </w:tcPr>
          <w:p w14:paraId="4119FF00"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Formuojant apibendrintus signalus dėl aj būsenų, į apibendrintą signalą neturi būti įtraukiami aj, kurių normalios būsenos yra skirtingos nei daugumos kitų aj, įtrauktų į konkrečią grupę. Apibendrintame signale turi būti tik aj su vienodomis normaliomis būsenomis t.y. arba normaliai išjungtomis arba normaliai įjungtomis būsenomis.</w:t>
            </w:r>
          </w:p>
        </w:tc>
      </w:tr>
      <w:tr w:rsidR="00EE448D" w:rsidRPr="00410EE0" w14:paraId="4119FF04" w14:textId="77777777">
        <w:tc>
          <w:tcPr>
            <w:tcW w:w="973" w:type="dxa"/>
            <w:vAlign w:val="center"/>
          </w:tcPr>
          <w:p w14:paraId="4119FF02"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23.</w:t>
            </w:r>
          </w:p>
        </w:tc>
        <w:tc>
          <w:tcPr>
            <w:tcW w:w="8798" w:type="dxa"/>
            <w:vAlign w:val="center"/>
          </w:tcPr>
          <w:p w14:paraId="4119FF03"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Apibendrintų aj grupių paaiškinimui turi būti suformuotos atskiros lentelės, kuriose būtų pateikiama: fizinė aj sumontavimo vieta (spinta, gnybtynas, KSSRS ir t.t.), aj scheminis pavadinimas, aj funkcinis pavadinimas (funkcinė paskirtis).</w:t>
            </w:r>
          </w:p>
        </w:tc>
      </w:tr>
    </w:tbl>
    <w:p w14:paraId="4119FF05" w14:textId="77777777" w:rsidR="00EE448D" w:rsidRDefault="00EE448D">
      <w:pPr>
        <w:tabs>
          <w:tab w:val="left" w:pos="1134"/>
        </w:tabs>
        <w:spacing w:line="276" w:lineRule="auto"/>
        <w:jc w:val="both"/>
        <w:rPr>
          <w:rFonts w:ascii="Arial" w:hAnsi="Arial" w:cs="Arial"/>
          <w:sz w:val="22"/>
          <w:szCs w:val="22"/>
          <w:lang w:val="lt-LT"/>
        </w:rPr>
      </w:pPr>
    </w:p>
    <w:p w14:paraId="4119FF06"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turi būti perduodami sekantys realaus laiko matavimai (toliau – TM):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3"/>
        <w:gridCol w:w="8798"/>
      </w:tblGrid>
      <w:tr w:rsidR="00EE448D" w14:paraId="4119FF09" w14:textId="77777777">
        <w:trPr>
          <w:tblHeader/>
        </w:trPr>
        <w:tc>
          <w:tcPr>
            <w:tcW w:w="973" w:type="dxa"/>
            <w:vAlign w:val="center"/>
          </w:tcPr>
          <w:p w14:paraId="4119FF07" w14:textId="77777777" w:rsidR="00EE448D" w:rsidRDefault="0041629E">
            <w:pPr>
              <w:pStyle w:val="BodyText3"/>
              <w:tabs>
                <w:tab w:val="left" w:pos="720"/>
              </w:tabs>
              <w:spacing w:after="0"/>
              <w:jc w:val="center"/>
              <w:rPr>
                <w:rFonts w:ascii="Arial" w:hAnsi="Arial" w:cs="Arial"/>
                <w:b/>
                <w:sz w:val="22"/>
                <w:szCs w:val="22"/>
                <w:lang w:val="lt-LT"/>
              </w:rPr>
            </w:pPr>
            <w:r>
              <w:rPr>
                <w:rFonts w:ascii="Arial" w:hAnsi="Arial" w:cs="Arial"/>
                <w:b/>
                <w:sz w:val="22"/>
                <w:szCs w:val="22"/>
                <w:lang w:val="lt-LT"/>
              </w:rPr>
              <w:t>Eil.nr.</w:t>
            </w:r>
          </w:p>
        </w:tc>
        <w:tc>
          <w:tcPr>
            <w:tcW w:w="8798" w:type="dxa"/>
            <w:vAlign w:val="center"/>
          </w:tcPr>
          <w:p w14:paraId="4119FF08" w14:textId="77777777" w:rsidR="00EE448D" w:rsidRDefault="0041629E">
            <w:pPr>
              <w:pStyle w:val="BodyText3"/>
              <w:tabs>
                <w:tab w:val="left" w:pos="720"/>
              </w:tabs>
              <w:spacing w:after="0"/>
              <w:jc w:val="center"/>
              <w:rPr>
                <w:rFonts w:ascii="Arial" w:hAnsi="Arial" w:cs="Arial"/>
                <w:b/>
                <w:sz w:val="22"/>
                <w:szCs w:val="22"/>
                <w:lang w:val="lt-LT"/>
              </w:rPr>
            </w:pPr>
            <w:r>
              <w:rPr>
                <w:rFonts w:ascii="Arial" w:hAnsi="Arial" w:cs="Arial"/>
                <w:b/>
                <w:sz w:val="22"/>
                <w:szCs w:val="22"/>
                <w:lang w:val="lt-LT"/>
              </w:rPr>
              <w:t>Realaus laiko matavimų apibūdinimas</w:t>
            </w:r>
          </w:p>
        </w:tc>
      </w:tr>
      <w:tr w:rsidR="00EE448D" w14:paraId="4119FF0B" w14:textId="77777777">
        <w:tc>
          <w:tcPr>
            <w:tcW w:w="9771" w:type="dxa"/>
            <w:gridSpan w:val="2"/>
            <w:vAlign w:val="center"/>
          </w:tcPr>
          <w:p w14:paraId="4119FF0A" w14:textId="77777777" w:rsidR="00EE448D" w:rsidRDefault="0041629E">
            <w:pPr>
              <w:pStyle w:val="BodyText3"/>
              <w:tabs>
                <w:tab w:val="left" w:pos="720"/>
              </w:tabs>
              <w:spacing w:after="0"/>
              <w:jc w:val="center"/>
              <w:rPr>
                <w:rFonts w:ascii="Arial" w:hAnsi="Arial" w:cs="Arial"/>
                <w:b/>
                <w:i/>
                <w:sz w:val="22"/>
                <w:szCs w:val="22"/>
                <w:lang w:val="lt-LT"/>
              </w:rPr>
            </w:pPr>
            <w:r>
              <w:rPr>
                <w:rFonts w:ascii="Arial" w:hAnsi="Arial" w:cs="Arial"/>
                <w:b/>
                <w:i/>
                <w:sz w:val="22"/>
                <w:szCs w:val="22"/>
                <w:lang w:val="lt-LT"/>
              </w:rPr>
              <w:t>Alytaus TP 400/330/10 kV dalių naujų prijunginių įrenginių matavimai:</w:t>
            </w:r>
          </w:p>
        </w:tc>
      </w:tr>
      <w:tr w:rsidR="00EE448D" w14:paraId="4119FF0E" w14:textId="77777777">
        <w:tc>
          <w:tcPr>
            <w:tcW w:w="973" w:type="dxa"/>
            <w:vAlign w:val="center"/>
          </w:tcPr>
          <w:p w14:paraId="4119FF0C"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w:t>
            </w:r>
          </w:p>
        </w:tc>
        <w:tc>
          <w:tcPr>
            <w:tcW w:w="8798" w:type="dxa"/>
            <w:vAlign w:val="center"/>
          </w:tcPr>
          <w:p w14:paraId="4119FF0D"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AT-444 330 kV puseje:</w:t>
            </w:r>
          </w:p>
        </w:tc>
      </w:tr>
      <w:tr w:rsidR="00EE448D" w14:paraId="4119FF11" w14:textId="77777777">
        <w:tc>
          <w:tcPr>
            <w:tcW w:w="973" w:type="dxa"/>
            <w:vAlign w:val="center"/>
          </w:tcPr>
          <w:p w14:paraId="4119FF0F"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1.1.</w:t>
            </w:r>
          </w:p>
        </w:tc>
        <w:tc>
          <w:tcPr>
            <w:tcW w:w="8798" w:type="dxa"/>
            <w:vAlign w:val="center"/>
          </w:tcPr>
          <w:p w14:paraId="4119FF10"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Aktyvioji galia P [MW];</w:t>
            </w:r>
          </w:p>
        </w:tc>
      </w:tr>
      <w:tr w:rsidR="00EE448D" w14:paraId="4119FF14" w14:textId="77777777">
        <w:tc>
          <w:tcPr>
            <w:tcW w:w="973" w:type="dxa"/>
            <w:vAlign w:val="center"/>
          </w:tcPr>
          <w:p w14:paraId="4119FF12"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1.2.</w:t>
            </w:r>
          </w:p>
        </w:tc>
        <w:tc>
          <w:tcPr>
            <w:tcW w:w="8798" w:type="dxa"/>
            <w:vAlign w:val="center"/>
          </w:tcPr>
          <w:p w14:paraId="4119FF13"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Reaktyvioji galia Q [MVAr];</w:t>
            </w:r>
          </w:p>
        </w:tc>
      </w:tr>
      <w:tr w:rsidR="00EE448D" w14:paraId="4119FF17" w14:textId="77777777">
        <w:tc>
          <w:tcPr>
            <w:tcW w:w="973" w:type="dxa"/>
            <w:vAlign w:val="center"/>
          </w:tcPr>
          <w:p w14:paraId="4119FF15"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1.3.</w:t>
            </w:r>
          </w:p>
        </w:tc>
        <w:tc>
          <w:tcPr>
            <w:tcW w:w="8798" w:type="dxa"/>
            <w:vAlign w:val="center"/>
          </w:tcPr>
          <w:p w14:paraId="4119FF16"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Srovė I [A].</w:t>
            </w:r>
          </w:p>
        </w:tc>
      </w:tr>
      <w:tr w:rsidR="00EE448D" w14:paraId="4119FF1A" w14:textId="77777777">
        <w:tc>
          <w:tcPr>
            <w:tcW w:w="973" w:type="dxa"/>
            <w:vAlign w:val="center"/>
          </w:tcPr>
          <w:p w14:paraId="4119FF18"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1.4.</w:t>
            </w:r>
          </w:p>
        </w:tc>
        <w:tc>
          <w:tcPr>
            <w:tcW w:w="8798" w:type="dxa"/>
            <w:vAlign w:val="center"/>
          </w:tcPr>
          <w:p w14:paraId="4119FF19"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Įtampa U [kV].</w:t>
            </w:r>
          </w:p>
        </w:tc>
      </w:tr>
      <w:tr w:rsidR="00EE448D" w14:paraId="4119FF1D" w14:textId="77777777">
        <w:tc>
          <w:tcPr>
            <w:tcW w:w="973" w:type="dxa"/>
            <w:vAlign w:val="center"/>
          </w:tcPr>
          <w:p w14:paraId="4119FF1B"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eastAsia="lt-LT"/>
              </w:rPr>
              <w:t>2.</w:t>
            </w:r>
          </w:p>
        </w:tc>
        <w:tc>
          <w:tcPr>
            <w:tcW w:w="8798" w:type="dxa"/>
            <w:vAlign w:val="center"/>
          </w:tcPr>
          <w:p w14:paraId="4119FF1C"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AT-444 400 kV puseje:</w:t>
            </w:r>
          </w:p>
        </w:tc>
      </w:tr>
      <w:tr w:rsidR="00EE448D" w14:paraId="4119FF20" w14:textId="77777777">
        <w:tc>
          <w:tcPr>
            <w:tcW w:w="973" w:type="dxa"/>
            <w:vAlign w:val="center"/>
          </w:tcPr>
          <w:p w14:paraId="4119FF1E"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eastAsia="lt-LT"/>
              </w:rPr>
              <w:t>2.1.</w:t>
            </w:r>
          </w:p>
        </w:tc>
        <w:tc>
          <w:tcPr>
            <w:tcW w:w="8798" w:type="dxa"/>
            <w:vAlign w:val="center"/>
          </w:tcPr>
          <w:p w14:paraId="4119FF1F"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Aktyvioji galia P [MW];</w:t>
            </w:r>
          </w:p>
        </w:tc>
      </w:tr>
      <w:tr w:rsidR="00EE448D" w14:paraId="4119FF23" w14:textId="77777777">
        <w:tc>
          <w:tcPr>
            <w:tcW w:w="973" w:type="dxa"/>
            <w:vAlign w:val="center"/>
          </w:tcPr>
          <w:p w14:paraId="4119FF21"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eastAsia="lt-LT"/>
              </w:rPr>
              <w:t>2.2.</w:t>
            </w:r>
          </w:p>
        </w:tc>
        <w:tc>
          <w:tcPr>
            <w:tcW w:w="8798" w:type="dxa"/>
            <w:vAlign w:val="center"/>
          </w:tcPr>
          <w:p w14:paraId="4119FF22"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Reaktyvioji galia Q [MVAr];</w:t>
            </w:r>
          </w:p>
        </w:tc>
      </w:tr>
      <w:tr w:rsidR="00EE448D" w14:paraId="4119FF26" w14:textId="77777777">
        <w:tc>
          <w:tcPr>
            <w:tcW w:w="973" w:type="dxa"/>
            <w:vAlign w:val="center"/>
          </w:tcPr>
          <w:p w14:paraId="4119FF24"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eastAsia="lt-LT"/>
              </w:rPr>
              <w:t>2.3.</w:t>
            </w:r>
          </w:p>
        </w:tc>
        <w:tc>
          <w:tcPr>
            <w:tcW w:w="8798" w:type="dxa"/>
            <w:vAlign w:val="center"/>
          </w:tcPr>
          <w:p w14:paraId="4119FF25"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Srovė I [A].</w:t>
            </w:r>
          </w:p>
        </w:tc>
      </w:tr>
      <w:tr w:rsidR="00EE448D" w14:paraId="4119FF29" w14:textId="77777777">
        <w:tc>
          <w:tcPr>
            <w:tcW w:w="973" w:type="dxa"/>
            <w:vAlign w:val="center"/>
          </w:tcPr>
          <w:p w14:paraId="4119FF27"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2.4.</w:t>
            </w:r>
          </w:p>
        </w:tc>
        <w:tc>
          <w:tcPr>
            <w:tcW w:w="8798" w:type="dxa"/>
            <w:vAlign w:val="center"/>
          </w:tcPr>
          <w:p w14:paraId="4119FF28"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Įtampa U [kV].</w:t>
            </w:r>
          </w:p>
        </w:tc>
      </w:tr>
      <w:tr w:rsidR="00EE448D" w14:paraId="4119FF2C" w14:textId="77777777">
        <w:tc>
          <w:tcPr>
            <w:tcW w:w="973" w:type="dxa"/>
            <w:vAlign w:val="center"/>
          </w:tcPr>
          <w:p w14:paraId="4119FF2A"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eastAsia="lt-LT"/>
              </w:rPr>
              <w:t>3.</w:t>
            </w:r>
          </w:p>
        </w:tc>
        <w:tc>
          <w:tcPr>
            <w:tcW w:w="8798" w:type="dxa"/>
            <w:vAlign w:val="center"/>
          </w:tcPr>
          <w:p w14:paraId="4119FF2B"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AT-444 10 kV puseje:</w:t>
            </w:r>
          </w:p>
        </w:tc>
      </w:tr>
      <w:tr w:rsidR="00EE448D" w14:paraId="4119FF2F" w14:textId="77777777">
        <w:tc>
          <w:tcPr>
            <w:tcW w:w="973" w:type="dxa"/>
            <w:vAlign w:val="center"/>
          </w:tcPr>
          <w:p w14:paraId="4119FF2D"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eastAsia="lt-LT"/>
              </w:rPr>
              <w:lastRenderedPageBreak/>
              <w:t>3.1.</w:t>
            </w:r>
          </w:p>
        </w:tc>
        <w:tc>
          <w:tcPr>
            <w:tcW w:w="8798" w:type="dxa"/>
            <w:vAlign w:val="center"/>
          </w:tcPr>
          <w:p w14:paraId="4119FF2E"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Aktyvioji galia P [MW];</w:t>
            </w:r>
          </w:p>
        </w:tc>
      </w:tr>
      <w:tr w:rsidR="00EE448D" w14:paraId="4119FF32" w14:textId="77777777">
        <w:tc>
          <w:tcPr>
            <w:tcW w:w="973" w:type="dxa"/>
            <w:vAlign w:val="center"/>
          </w:tcPr>
          <w:p w14:paraId="4119FF30"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eastAsia="lt-LT"/>
              </w:rPr>
              <w:t>3.2.</w:t>
            </w:r>
          </w:p>
        </w:tc>
        <w:tc>
          <w:tcPr>
            <w:tcW w:w="8798" w:type="dxa"/>
            <w:vAlign w:val="center"/>
          </w:tcPr>
          <w:p w14:paraId="4119FF31"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Reaktyvioji galia Q [MVAr];</w:t>
            </w:r>
          </w:p>
        </w:tc>
      </w:tr>
      <w:tr w:rsidR="00EE448D" w14:paraId="4119FF35" w14:textId="77777777">
        <w:tc>
          <w:tcPr>
            <w:tcW w:w="973" w:type="dxa"/>
            <w:vAlign w:val="center"/>
          </w:tcPr>
          <w:p w14:paraId="4119FF33"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eastAsia="lt-LT"/>
              </w:rPr>
              <w:t>3.3.</w:t>
            </w:r>
          </w:p>
        </w:tc>
        <w:tc>
          <w:tcPr>
            <w:tcW w:w="8798" w:type="dxa"/>
            <w:vAlign w:val="center"/>
          </w:tcPr>
          <w:p w14:paraId="4119FF34"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Srovė I [A].</w:t>
            </w:r>
          </w:p>
        </w:tc>
      </w:tr>
      <w:tr w:rsidR="00EE448D" w14:paraId="4119FF38" w14:textId="77777777">
        <w:tc>
          <w:tcPr>
            <w:tcW w:w="973" w:type="dxa"/>
            <w:vAlign w:val="center"/>
          </w:tcPr>
          <w:p w14:paraId="4119FF36"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3.4.</w:t>
            </w:r>
          </w:p>
        </w:tc>
        <w:tc>
          <w:tcPr>
            <w:tcW w:w="8798" w:type="dxa"/>
            <w:vAlign w:val="center"/>
          </w:tcPr>
          <w:p w14:paraId="4119FF37"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 xml:space="preserve">     Įtampa U [kV].</w:t>
            </w:r>
          </w:p>
        </w:tc>
      </w:tr>
      <w:tr w:rsidR="00EE448D" w:rsidRPr="00410EE0" w14:paraId="4119FF3B" w14:textId="77777777">
        <w:tc>
          <w:tcPr>
            <w:tcW w:w="973" w:type="dxa"/>
            <w:vAlign w:val="center"/>
          </w:tcPr>
          <w:p w14:paraId="4119FF39"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4.</w:t>
            </w:r>
          </w:p>
        </w:tc>
        <w:tc>
          <w:tcPr>
            <w:tcW w:w="8798" w:type="dxa"/>
            <w:vAlign w:val="center"/>
          </w:tcPr>
          <w:p w14:paraId="4119FF3A"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Autotransformatoriaus įtampos reguliatoriaus (ĮR) atšakų perjungiklio padėtys [atš.nr.].</w:t>
            </w:r>
          </w:p>
        </w:tc>
      </w:tr>
      <w:tr w:rsidR="00EE448D" w:rsidRPr="00410EE0" w14:paraId="4119FF3E" w14:textId="77777777">
        <w:tc>
          <w:tcPr>
            <w:tcW w:w="973" w:type="dxa"/>
            <w:vAlign w:val="center"/>
          </w:tcPr>
          <w:p w14:paraId="4119FF3C"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5.</w:t>
            </w:r>
          </w:p>
        </w:tc>
        <w:tc>
          <w:tcPr>
            <w:tcW w:w="8798" w:type="dxa"/>
            <w:vAlign w:val="center"/>
          </w:tcPr>
          <w:p w14:paraId="4119FF3D" w14:textId="77777777" w:rsidR="00EE448D" w:rsidRDefault="0041629E">
            <w:pPr>
              <w:pStyle w:val="BodyText3"/>
              <w:tabs>
                <w:tab w:val="left" w:pos="720"/>
              </w:tabs>
              <w:spacing w:after="0"/>
              <w:rPr>
                <w:rFonts w:ascii="Arial" w:hAnsi="Arial" w:cs="Arial"/>
                <w:sz w:val="22"/>
                <w:szCs w:val="22"/>
                <w:lang w:val="pt-PT"/>
              </w:rPr>
            </w:pPr>
            <w:r>
              <w:rPr>
                <w:rFonts w:ascii="Arial" w:hAnsi="Arial" w:cs="Arial"/>
                <w:sz w:val="22"/>
                <w:szCs w:val="22"/>
                <w:lang w:val="pt-PT"/>
              </w:rPr>
              <w:t>Autotransformatoriaus alyvos temperatūra t [°C].</w:t>
            </w:r>
          </w:p>
        </w:tc>
      </w:tr>
      <w:tr w:rsidR="00EE448D" w14:paraId="4119FF41" w14:textId="77777777">
        <w:tc>
          <w:tcPr>
            <w:tcW w:w="973" w:type="dxa"/>
            <w:vAlign w:val="center"/>
          </w:tcPr>
          <w:p w14:paraId="4119FF3F"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6.</w:t>
            </w:r>
          </w:p>
        </w:tc>
        <w:tc>
          <w:tcPr>
            <w:tcW w:w="8798" w:type="dxa"/>
            <w:vAlign w:val="center"/>
          </w:tcPr>
          <w:p w14:paraId="4119FF40" w14:textId="77777777" w:rsidR="00EE448D" w:rsidRDefault="0041629E">
            <w:pPr>
              <w:pStyle w:val="BodyText3"/>
              <w:tabs>
                <w:tab w:val="left" w:pos="720"/>
              </w:tabs>
              <w:spacing w:after="0" w:line="276" w:lineRule="auto"/>
              <w:jc w:val="both"/>
              <w:rPr>
                <w:rFonts w:ascii="Arial" w:hAnsi="Arial" w:cs="Arial"/>
                <w:sz w:val="22"/>
                <w:szCs w:val="22"/>
                <w:lang w:val="lt-LT"/>
              </w:rPr>
            </w:pPr>
            <w:r>
              <w:rPr>
                <w:rFonts w:ascii="Arial" w:hAnsi="Arial" w:cs="Arial"/>
                <w:sz w:val="22"/>
                <w:szCs w:val="22"/>
                <w:lang w:val="lt-LT"/>
              </w:rPr>
              <w:t>Prijunginių RAA nuostatų grupės grįžtamasis matavimas, kuomet RAA nuostatų grupės busvaldomos analoginio tipo (angl. SetPoint) komandomis.</w:t>
            </w:r>
          </w:p>
        </w:tc>
      </w:tr>
      <w:tr w:rsidR="00EE448D" w14:paraId="4119FF43" w14:textId="77777777">
        <w:tc>
          <w:tcPr>
            <w:tcW w:w="9771" w:type="dxa"/>
            <w:gridSpan w:val="2"/>
            <w:vAlign w:val="center"/>
          </w:tcPr>
          <w:p w14:paraId="4119FF42" w14:textId="77777777" w:rsidR="00EE448D" w:rsidRDefault="0041629E">
            <w:pPr>
              <w:pStyle w:val="BodyText3"/>
              <w:tabs>
                <w:tab w:val="left" w:pos="720"/>
              </w:tabs>
              <w:spacing w:after="0"/>
              <w:jc w:val="center"/>
              <w:rPr>
                <w:rFonts w:ascii="Arial" w:hAnsi="Arial" w:cs="Arial"/>
                <w:b/>
                <w:i/>
                <w:sz w:val="22"/>
                <w:szCs w:val="22"/>
                <w:lang w:val="lt-LT"/>
              </w:rPr>
            </w:pPr>
            <w:r>
              <w:rPr>
                <w:rFonts w:ascii="Arial" w:hAnsi="Arial" w:cs="Arial"/>
                <w:b/>
                <w:i/>
                <w:sz w:val="22"/>
                <w:szCs w:val="22"/>
                <w:lang w:val="lt-LT"/>
              </w:rPr>
              <w:t>Bendros pastabos:</w:t>
            </w:r>
          </w:p>
        </w:tc>
      </w:tr>
      <w:tr w:rsidR="00EE448D" w:rsidRPr="00410EE0" w14:paraId="4119FF46" w14:textId="77777777">
        <w:tc>
          <w:tcPr>
            <w:tcW w:w="973" w:type="dxa"/>
            <w:vAlign w:val="center"/>
          </w:tcPr>
          <w:p w14:paraId="4119FF44"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7.</w:t>
            </w:r>
          </w:p>
        </w:tc>
        <w:tc>
          <w:tcPr>
            <w:tcW w:w="8798" w:type="dxa"/>
            <w:vAlign w:val="center"/>
          </w:tcPr>
          <w:p w14:paraId="4119FF45" w14:textId="77777777" w:rsidR="00EE448D" w:rsidRDefault="0041629E">
            <w:pPr>
              <w:pStyle w:val="BodyText3"/>
              <w:tabs>
                <w:tab w:val="left" w:pos="720"/>
              </w:tabs>
              <w:spacing w:after="0"/>
              <w:jc w:val="both"/>
              <w:rPr>
                <w:rFonts w:ascii="Arial" w:hAnsi="Arial" w:cs="Arial"/>
                <w:sz w:val="22"/>
                <w:szCs w:val="22"/>
                <w:lang w:val="lt-LT"/>
              </w:rPr>
            </w:pPr>
            <w:r>
              <w:rPr>
                <w:rFonts w:ascii="Arial" w:hAnsi="Arial" w:cs="Arial"/>
                <w:sz w:val="22"/>
                <w:szCs w:val="22"/>
                <w:lang w:val="lt-LT"/>
              </w:rPr>
              <w:t xml:space="preserve">Matavimai turi būti perduodami iš elektros skaitiklių (momentinių duomenų valdiklių MDV) visiems AT-444 prijunginiui užtikrinant nurodytą paklaidą t.y. </w:t>
            </w:r>
            <w:r>
              <w:rPr>
                <w:rFonts w:ascii="Arial" w:hAnsi="Arial" w:cs="Arial"/>
                <w:sz w:val="22"/>
                <w:szCs w:val="22"/>
                <w:lang w:val="lt-LT"/>
              </w:rPr>
              <w:sym w:font="Symbol" w:char="F0A3"/>
            </w:r>
            <w:r>
              <w:rPr>
                <w:rFonts w:ascii="Arial" w:hAnsi="Arial" w:cs="Arial"/>
                <w:sz w:val="22"/>
                <w:szCs w:val="22"/>
                <w:lang w:val="lt-LT"/>
              </w:rPr>
              <w:t xml:space="preserve"> 1 %. KSSRS, NSSRS ir temperatūros matavimai gali būti perduodami iš kitų matavimo šaltinių, užtikrinant paklaidą </w:t>
            </w:r>
            <w:r>
              <w:rPr>
                <w:rFonts w:ascii="Arial" w:hAnsi="Arial" w:cs="Arial"/>
                <w:sz w:val="22"/>
                <w:szCs w:val="22"/>
                <w:lang w:val="lt-LT"/>
              </w:rPr>
              <w:sym w:font="Symbol" w:char="F0A3"/>
            </w:r>
            <w:r>
              <w:rPr>
                <w:rFonts w:ascii="Arial" w:hAnsi="Arial" w:cs="Arial"/>
                <w:sz w:val="22"/>
                <w:szCs w:val="22"/>
                <w:lang w:val="lt-LT"/>
              </w:rPr>
              <w:t xml:space="preserve"> 2,5 %.</w:t>
            </w:r>
          </w:p>
        </w:tc>
      </w:tr>
    </w:tbl>
    <w:p w14:paraId="4119FF47" w14:textId="77777777" w:rsidR="00EE448D" w:rsidRDefault="00EE448D">
      <w:pPr>
        <w:pStyle w:val="ListParagraph"/>
        <w:spacing w:line="360" w:lineRule="auto"/>
        <w:ind w:left="1134"/>
        <w:jc w:val="both"/>
        <w:rPr>
          <w:rFonts w:ascii="Arial" w:hAnsi="Arial" w:cs="Arial"/>
          <w:sz w:val="22"/>
          <w:szCs w:val="22"/>
          <w:lang w:val="lt-LT"/>
        </w:rPr>
      </w:pPr>
    </w:p>
    <w:p w14:paraId="4119FF48"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 turi būti perduodamos valdymo komandos realiame laike sekantiems įrenginiams (perdavimo kryptis į TSPĮ):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1"/>
        <w:gridCol w:w="8800"/>
      </w:tblGrid>
      <w:tr w:rsidR="00EE448D" w:rsidRPr="00410EE0" w14:paraId="4119FF4B" w14:textId="77777777">
        <w:trPr>
          <w:tblHeader/>
        </w:trPr>
        <w:tc>
          <w:tcPr>
            <w:tcW w:w="971" w:type="dxa"/>
            <w:vAlign w:val="center"/>
          </w:tcPr>
          <w:p w14:paraId="4119FF49" w14:textId="77777777" w:rsidR="00EE448D" w:rsidRDefault="0041629E">
            <w:pPr>
              <w:pStyle w:val="BodyText3"/>
              <w:tabs>
                <w:tab w:val="left" w:pos="720"/>
              </w:tabs>
              <w:spacing w:after="0"/>
              <w:jc w:val="center"/>
              <w:rPr>
                <w:rFonts w:ascii="Arial" w:hAnsi="Arial" w:cs="Arial"/>
                <w:b/>
                <w:sz w:val="22"/>
                <w:szCs w:val="22"/>
                <w:lang w:val="lt-LT"/>
              </w:rPr>
            </w:pPr>
            <w:r>
              <w:rPr>
                <w:rFonts w:ascii="Arial" w:hAnsi="Arial" w:cs="Arial"/>
                <w:b/>
                <w:sz w:val="22"/>
                <w:szCs w:val="22"/>
                <w:lang w:val="lt-LT"/>
              </w:rPr>
              <w:t>Eil.nr.</w:t>
            </w:r>
          </w:p>
        </w:tc>
        <w:tc>
          <w:tcPr>
            <w:tcW w:w="8800" w:type="dxa"/>
            <w:vAlign w:val="center"/>
          </w:tcPr>
          <w:p w14:paraId="4119FF4A" w14:textId="77777777" w:rsidR="00EE448D" w:rsidRDefault="0041629E">
            <w:pPr>
              <w:pStyle w:val="BodyText3"/>
              <w:tabs>
                <w:tab w:val="left" w:pos="720"/>
              </w:tabs>
              <w:spacing w:after="0"/>
              <w:jc w:val="center"/>
              <w:rPr>
                <w:rFonts w:ascii="Arial" w:hAnsi="Arial" w:cs="Arial"/>
                <w:b/>
                <w:sz w:val="22"/>
                <w:szCs w:val="22"/>
                <w:lang w:val="lt-LT"/>
              </w:rPr>
            </w:pPr>
            <w:r>
              <w:rPr>
                <w:rFonts w:ascii="Arial" w:hAnsi="Arial" w:cs="Arial"/>
                <w:b/>
                <w:sz w:val="22"/>
                <w:szCs w:val="22"/>
                <w:lang w:val="lt-LT"/>
              </w:rPr>
              <w:t>Įrenginių, kurie valdomi iš PSO DVS, apibūdinimas</w:t>
            </w:r>
          </w:p>
        </w:tc>
      </w:tr>
      <w:tr w:rsidR="00EE448D" w:rsidRPr="00410EE0" w14:paraId="4119FF4D" w14:textId="77777777">
        <w:tc>
          <w:tcPr>
            <w:tcW w:w="9771" w:type="dxa"/>
            <w:gridSpan w:val="2"/>
            <w:vAlign w:val="center"/>
          </w:tcPr>
          <w:p w14:paraId="4119FF4C" w14:textId="77777777" w:rsidR="00EE448D" w:rsidRDefault="0041629E">
            <w:pPr>
              <w:pStyle w:val="BodyText3"/>
              <w:tabs>
                <w:tab w:val="left" w:pos="720"/>
              </w:tabs>
              <w:spacing w:after="0"/>
              <w:jc w:val="center"/>
              <w:rPr>
                <w:rFonts w:ascii="Arial" w:hAnsi="Arial" w:cs="Arial"/>
                <w:b/>
                <w:i/>
                <w:sz w:val="22"/>
                <w:szCs w:val="22"/>
                <w:lang w:val="lt-LT"/>
              </w:rPr>
            </w:pPr>
            <w:r>
              <w:rPr>
                <w:rFonts w:ascii="Arial" w:hAnsi="Arial" w:cs="Arial"/>
                <w:b/>
                <w:i/>
                <w:sz w:val="22"/>
                <w:szCs w:val="22"/>
                <w:lang w:val="lt-LT"/>
              </w:rPr>
              <w:t xml:space="preserve">Alytaus TP 400/330/10 </w:t>
            </w:r>
            <w:proofErr w:type="spellStart"/>
            <w:r>
              <w:rPr>
                <w:rFonts w:ascii="Arial" w:hAnsi="Arial" w:cs="Arial"/>
                <w:b/>
                <w:i/>
                <w:sz w:val="22"/>
                <w:szCs w:val="22"/>
                <w:lang w:val="lt-LT"/>
              </w:rPr>
              <w:t>kV</w:t>
            </w:r>
            <w:proofErr w:type="spellEnd"/>
            <w:r>
              <w:rPr>
                <w:rFonts w:ascii="Arial" w:hAnsi="Arial" w:cs="Arial"/>
                <w:b/>
                <w:i/>
                <w:sz w:val="22"/>
                <w:szCs w:val="22"/>
                <w:lang w:val="lt-LT"/>
              </w:rPr>
              <w:t xml:space="preserve"> dalių naujų </w:t>
            </w:r>
            <w:proofErr w:type="spellStart"/>
            <w:r>
              <w:rPr>
                <w:rFonts w:ascii="Arial" w:hAnsi="Arial" w:cs="Arial"/>
                <w:b/>
                <w:i/>
                <w:sz w:val="22"/>
                <w:szCs w:val="22"/>
                <w:lang w:val="lt-LT"/>
              </w:rPr>
              <w:t>prijunginių</w:t>
            </w:r>
            <w:proofErr w:type="spellEnd"/>
            <w:r>
              <w:rPr>
                <w:rFonts w:ascii="Arial" w:hAnsi="Arial" w:cs="Arial"/>
                <w:b/>
                <w:i/>
                <w:sz w:val="22"/>
                <w:szCs w:val="22"/>
                <w:lang w:val="lt-LT"/>
              </w:rPr>
              <w:t xml:space="preserve"> įrenginių valdymo apimtys:</w:t>
            </w:r>
          </w:p>
        </w:tc>
      </w:tr>
      <w:tr w:rsidR="00EE448D" w:rsidRPr="00410EE0" w14:paraId="4119FF50" w14:textId="77777777">
        <w:tc>
          <w:tcPr>
            <w:tcW w:w="971" w:type="dxa"/>
            <w:vAlign w:val="center"/>
          </w:tcPr>
          <w:p w14:paraId="4119FF4E"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1.</w:t>
            </w:r>
          </w:p>
        </w:tc>
        <w:tc>
          <w:tcPr>
            <w:tcW w:w="8800" w:type="dxa"/>
            <w:vAlign w:val="center"/>
          </w:tcPr>
          <w:p w14:paraId="4119FF4F"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Perdavimo tinklo visų komutavimo aparatų ir įžemiklių valdymas.</w:t>
            </w:r>
          </w:p>
        </w:tc>
      </w:tr>
      <w:tr w:rsidR="00EE448D" w:rsidRPr="00410EE0" w14:paraId="4119FF53" w14:textId="77777777">
        <w:tc>
          <w:tcPr>
            <w:tcW w:w="971" w:type="dxa"/>
            <w:vAlign w:val="center"/>
          </w:tcPr>
          <w:p w14:paraId="4119FF51"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2.</w:t>
            </w:r>
          </w:p>
        </w:tc>
        <w:tc>
          <w:tcPr>
            <w:tcW w:w="8800" w:type="dxa"/>
            <w:vAlign w:val="center"/>
          </w:tcPr>
          <w:p w14:paraId="4119FF52"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Perdavimo tinklo telekomandų perdavimo įrenginių imtuvai/siųstuvai:</w:t>
            </w:r>
          </w:p>
        </w:tc>
      </w:tr>
      <w:tr w:rsidR="00EE448D" w:rsidRPr="00410EE0" w14:paraId="4119FF56" w14:textId="77777777">
        <w:tc>
          <w:tcPr>
            <w:tcW w:w="971" w:type="dxa"/>
            <w:vAlign w:val="center"/>
          </w:tcPr>
          <w:p w14:paraId="4119FF54"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2.1.</w:t>
            </w:r>
          </w:p>
        </w:tc>
        <w:tc>
          <w:tcPr>
            <w:tcW w:w="8800" w:type="dxa"/>
            <w:vAlign w:val="center"/>
          </w:tcPr>
          <w:p w14:paraId="4119FF55" w14:textId="77777777" w:rsidR="00EE448D" w:rsidRDefault="0041629E">
            <w:pPr>
              <w:pStyle w:val="BodyText3"/>
              <w:tabs>
                <w:tab w:val="left" w:pos="720"/>
              </w:tabs>
              <w:spacing w:after="0"/>
              <w:ind w:left="340"/>
              <w:rPr>
                <w:rFonts w:ascii="Arial" w:hAnsi="Arial" w:cs="Arial"/>
                <w:sz w:val="22"/>
                <w:szCs w:val="22"/>
                <w:lang w:val="lt-LT"/>
              </w:rPr>
            </w:pPr>
            <w:r>
              <w:rPr>
                <w:rFonts w:ascii="Arial" w:hAnsi="Arial" w:cs="Arial"/>
                <w:sz w:val="22"/>
                <w:szCs w:val="22"/>
                <w:lang w:val="lt-LT"/>
              </w:rPr>
              <w:t>Imtuvų/siųstuvų pavienių komandų valdymas (išjungimas/įjungimas).</w:t>
            </w:r>
          </w:p>
        </w:tc>
      </w:tr>
      <w:tr w:rsidR="00EE448D" w:rsidRPr="00410EE0" w14:paraId="4119FF59" w14:textId="77777777">
        <w:tc>
          <w:tcPr>
            <w:tcW w:w="971" w:type="dxa"/>
            <w:vAlign w:val="center"/>
          </w:tcPr>
          <w:p w14:paraId="4119FF57"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2.2</w:t>
            </w:r>
          </w:p>
        </w:tc>
        <w:tc>
          <w:tcPr>
            <w:tcW w:w="8800" w:type="dxa"/>
            <w:vAlign w:val="center"/>
          </w:tcPr>
          <w:p w14:paraId="4119FF58" w14:textId="77777777" w:rsidR="00EE448D" w:rsidRDefault="0041629E">
            <w:pPr>
              <w:pStyle w:val="BodyText3"/>
              <w:tabs>
                <w:tab w:val="left" w:pos="720"/>
              </w:tabs>
              <w:spacing w:after="0"/>
              <w:ind w:left="340"/>
              <w:rPr>
                <w:rFonts w:ascii="Arial" w:hAnsi="Arial" w:cs="Arial"/>
                <w:sz w:val="22"/>
                <w:szCs w:val="22"/>
                <w:lang w:val="lt-LT"/>
              </w:rPr>
            </w:pPr>
            <w:r>
              <w:rPr>
                <w:rFonts w:ascii="Arial" w:hAnsi="Arial" w:cs="Arial"/>
                <w:sz w:val="22"/>
                <w:szCs w:val="22"/>
                <w:lang w:val="lt-LT"/>
              </w:rPr>
              <w:t>Imtuvų/siųstuvų visų komandų valdymas (išjungimas/įjungimas).</w:t>
            </w:r>
          </w:p>
        </w:tc>
      </w:tr>
      <w:tr w:rsidR="00EE448D" w:rsidRPr="00410EE0" w14:paraId="4119FF5C" w14:textId="77777777">
        <w:tc>
          <w:tcPr>
            <w:tcW w:w="971" w:type="dxa"/>
            <w:vAlign w:val="center"/>
          </w:tcPr>
          <w:p w14:paraId="4119FF5A"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3.</w:t>
            </w:r>
          </w:p>
        </w:tc>
        <w:tc>
          <w:tcPr>
            <w:tcW w:w="8800" w:type="dxa"/>
            <w:vAlign w:val="center"/>
          </w:tcPr>
          <w:p w14:paraId="4119FF5B"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PT dalies įrenginių RAA nuostatų grupių valdymas.</w:t>
            </w:r>
          </w:p>
        </w:tc>
      </w:tr>
      <w:tr w:rsidR="00EE448D" w:rsidRPr="00410EE0" w14:paraId="4119FF5F" w14:textId="77777777">
        <w:tc>
          <w:tcPr>
            <w:tcW w:w="971" w:type="dxa"/>
            <w:vAlign w:val="center"/>
          </w:tcPr>
          <w:p w14:paraId="4119FF5D"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4.</w:t>
            </w:r>
          </w:p>
        </w:tc>
        <w:tc>
          <w:tcPr>
            <w:tcW w:w="8800" w:type="dxa"/>
            <w:vAlign w:val="center"/>
          </w:tcPr>
          <w:p w14:paraId="4119FF5E"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PT dalies įrenginių RAA funkcijų valdymas.</w:t>
            </w:r>
          </w:p>
        </w:tc>
      </w:tr>
      <w:tr w:rsidR="00EE448D" w:rsidRPr="00410EE0" w14:paraId="4119FF62" w14:textId="77777777">
        <w:tc>
          <w:tcPr>
            <w:tcW w:w="971" w:type="dxa"/>
            <w:vAlign w:val="center"/>
          </w:tcPr>
          <w:p w14:paraId="4119FF60"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5.</w:t>
            </w:r>
          </w:p>
        </w:tc>
        <w:tc>
          <w:tcPr>
            <w:tcW w:w="8800" w:type="dxa"/>
            <w:vAlign w:val="center"/>
          </w:tcPr>
          <w:p w14:paraId="4119FF61"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Duomenų mainų tarp TSPĮ ir RAA terminalo/valdiklio valdymas.</w:t>
            </w:r>
          </w:p>
        </w:tc>
      </w:tr>
      <w:tr w:rsidR="00EE448D" w:rsidRPr="00410EE0" w14:paraId="4119FF65" w14:textId="77777777">
        <w:tc>
          <w:tcPr>
            <w:tcW w:w="971" w:type="dxa"/>
            <w:vAlign w:val="center"/>
          </w:tcPr>
          <w:p w14:paraId="4119FF63"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6.</w:t>
            </w:r>
          </w:p>
        </w:tc>
        <w:tc>
          <w:tcPr>
            <w:tcW w:w="8800" w:type="dxa"/>
            <w:vAlign w:val="center"/>
          </w:tcPr>
          <w:p w14:paraId="4119FF64"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Autotransformatoriaus ĮR atšakų perjungiklio valdymo režimo parinkimas.</w:t>
            </w:r>
          </w:p>
        </w:tc>
      </w:tr>
      <w:tr w:rsidR="00EE448D" w:rsidRPr="00410EE0" w14:paraId="4119FF68" w14:textId="77777777">
        <w:tc>
          <w:tcPr>
            <w:tcW w:w="971" w:type="dxa"/>
            <w:vAlign w:val="center"/>
          </w:tcPr>
          <w:p w14:paraId="4119FF66" w14:textId="77777777" w:rsidR="00EE448D" w:rsidRDefault="0041629E">
            <w:pPr>
              <w:pStyle w:val="BodyText3"/>
              <w:tabs>
                <w:tab w:val="left" w:pos="720"/>
              </w:tabs>
              <w:spacing w:after="0"/>
              <w:jc w:val="center"/>
              <w:rPr>
                <w:rFonts w:ascii="Arial" w:hAnsi="Arial" w:cs="Arial"/>
                <w:sz w:val="22"/>
                <w:szCs w:val="22"/>
                <w:lang w:val="lt-LT"/>
              </w:rPr>
            </w:pPr>
            <w:r>
              <w:rPr>
                <w:rFonts w:ascii="Arial" w:hAnsi="Arial" w:cs="Arial"/>
                <w:sz w:val="22"/>
                <w:szCs w:val="22"/>
                <w:lang w:val="lt-LT"/>
              </w:rPr>
              <w:t>7.</w:t>
            </w:r>
          </w:p>
        </w:tc>
        <w:tc>
          <w:tcPr>
            <w:tcW w:w="8800" w:type="dxa"/>
            <w:vAlign w:val="center"/>
          </w:tcPr>
          <w:p w14:paraId="4119FF67" w14:textId="77777777" w:rsidR="00EE448D" w:rsidRDefault="0041629E">
            <w:pPr>
              <w:pStyle w:val="BodyText3"/>
              <w:tabs>
                <w:tab w:val="left" w:pos="720"/>
              </w:tabs>
              <w:spacing w:after="0"/>
              <w:rPr>
                <w:rFonts w:ascii="Arial" w:hAnsi="Arial" w:cs="Arial"/>
                <w:sz w:val="22"/>
                <w:szCs w:val="22"/>
                <w:lang w:val="lt-LT"/>
              </w:rPr>
            </w:pPr>
            <w:r>
              <w:rPr>
                <w:rFonts w:ascii="Arial" w:hAnsi="Arial" w:cs="Arial"/>
                <w:sz w:val="22"/>
                <w:szCs w:val="22"/>
                <w:lang w:val="lt-LT"/>
              </w:rPr>
              <w:t>Autotransformatoriaus ĮR atšakų perjungiklio valdymas.</w:t>
            </w:r>
          </w:p>
        </w:tc>
      </w:tr>
    </w:tbl>
    <w:p w14:paraId="4119FF69" w14:textId="77777777" w:rsidR="00EE448D" w:rsidRDefault="00EE448D">
      <w:pPr>
        <w:pStyle w:val="Tekstas"/>
        <w:tabs>
          <w:tab w:val="clear" w:pos="6804"/>
          <w:tab w:val="left" w:pos="1134"/>
        </w:tabs>
        <w:ind w:firstLine="0"/>
        <w:jc w:val="both"/>
        <w:rPr>
          <w:rFonts w:ascii="Arial" w:hAnsi="Arial" w:cs="Arial"/>
          <w:sz w:val="22"/>
          <w:szCs w:val="22"/>
          <w:lang w:val="lt-LT"/>
        </w:rPr>
      </w:pPr>
    </w:p>
    <w:p w14:paraId="4119FF6A"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Teleinformacijos sąrašas rengiamas, su PSO derinamas ir testavimai atliekami vadovaujantis PSO patvirtintu perdavimo tinklo transformatorių pastočių ir skirstyklų įrangos nuotolinio valdymo reikalavimų aprašu (</w:t>
      </w:r>
      <w:r>
        <w:rPr>
          <w:rFonts w:ascii="Arial" w:hAnsi="Arial" w:cs="Arial"/>
          <w:b/>
          <w:sz w:val="22"/>
          <w:szCs w:val="22"/>
          <w:lang w:val="lt-LT"/>
        </w:rPr>
        <w:t>48 Priedas)</w:t>
      </w:r>
      <w:r>
        <w:rPr>
          <w:rFonts w:ascii="Arial" w:hAnsi="Arial" w:cs="Arial"/>
          <w:bCs/>
          <w:sz w:val="22"/>
          <w:szCs w:val="22"/>
          <w:lang w:val="lt-LT"/>
        </w:rPr>
        <w:t xml:space="preserve">. </w:t>
      </w:r>
      <w:r>
        <w:rPr>
          <w:rFonts w:ascii="Arial" w:hAnsi="Arial" w:cs="Arial"/>
          <w:sz w:val="22"/>
          <w:szCs w:val="22"/>
          <w:lang w:val="lt-LT"/>
        </w:rPr>
        <w:t>Vadovautis reikia aktualia ir patvirtinta aprašo versija, nes nuo TU parengimo, aprašas gali būti koreguojamas.</w:t>
      </w:r>
    </w:p>
    <w:p w14:paraId="4119FF6B"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PSO pateikia Alytaus TP 400 kV, 330 kV, 10 kV dalių esamos teleinformacijos (signalai, valdymas ir matavimai) sąrašus projektuotojui. Tolimesnis Alytaus TP 400 kV, 330 kV, 10 kV dalių teleinformacijos sąrašų apimčių pildymas, koregavimas bei derinimas su PSO atsakingais darbuotojais vykdomas pateiktuose teleinformacijos sąrašuose. Sąrašuose turi būti numatytas atskiras skyrius naujai projektuojamai bei įtraukiamai teleinformacijai.</w:t>
      </w:r>
    </w:p>
    <w:p w14:paraId="4119FF6C"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Rangovo projektuotojai pateiktuose Alytaus TP 400 kV, 330 kV, 10 kV dalių teleinformacijos sąrašuose sužymi visą teleinformaciją (signalai, valdymas ir matavimai) tiesiogiai priklausančią ar susijusią su naujų prijunginių įrenginių apsaugomis, valdymu ir matavimais. Projektavimo eigoje įvertinamas poreikis dėl šios teleinformacijos pavadinimų ar būsenų keitimo, įvertinant PSO nuotolinio valdymo aprašo reikalavimus. Esant tokiam poreikiui, koreguojami atitinkamų signalų pavadinimai ar būsenos, komandų ar matavimų pavadinimai.</w:t>
      </w:r>
    </w:p>
    <w:p w14:paraId="4119FF6D"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Turi būti ištestuota visa esama teleinformacija (signalai, valdymas ir matavimai), tiesiogiai priklausanti ar susijusi su naujų prijunginių  įrenginių apsaugomis, valdymu ir matavimais.</w:t>
      </w:r>
    </w:p>
    <w:p w14:paraId="4119FF6E"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lastRenderedPageBreak/>
        <w:t>Rangovo projektuotojai peržiūri visus esamus Alytaus TP 400 kV, 330 kV, 10 kV dalių teleinformacijos sąrašus bei įvertina poreikį dėl esamų signalų, kurie tiesiogiai nepriklauso ar nėra susiję su naujais prijunginiais, tačiau gali būti įtakojami dėl naujų prijunginių įrenginių diegimo, atnaujinimo (pavadinimų, būsenų keitimas, naujų signalų įtraukimas, esamų signalų naikinimas). Esant tokiam poreikiui, turi būti koreguojami esami teleinformacijos sąrašai ir atitinkamai atliekami testavimai esamiems ar naujai įtrauktiems signalams, valdymo komandoms ar matavimams.</w:t>
      </w:r>
    </w:p>
    <w:p w14:paraId="4119FF6F"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Kai su Alytaus TP 400 kV, 330 kV, 10 kV dalių naujų prijunginių diegimu kituose perdavimo tinklo objektuose (išvardinti skyriuje „Reikalavimai relinei apsaugai ir automatikai“) yra atliekami naujos, papildomos RAA ar kitos įrangos montavimai, esamų RAA ar kitos įrangos f-jų išplėtimai, būtina TDP numatyti tų objektų teleinformacijos sąrašų parengimą, derinimą su PSO, testavimą su PSO DVS, instrukcijų, schemų ir kitos dokumentacijos pakeitimus. TDP išskirti reikalingus atlikti darbus kituose Perdavimo tinklo objektuose pagal kiekvieną objektą atskirai. Atliekant pakeitimus kituose Perdavimo tinklo objektuose, šių objektų teleinformacijos sąrašai rengiami, derinami su PSO ir testavimai atliekami kiekvienai pastotei (objektui) atskirai vadovaujantis PSO patvirtintu Perdavimo tinklo transformatorių pastočių ir skirstyklų įrangos nuotolinio valdymo reikalavimų aprašu (</w:t>
      </w:r>
      <w:r>
        <w:rPr>
          <w:rFonts w:ascii="Arial" w:hAnsi="Arial" w:cs="Arial"/>
          <w:b/>
          <w:bCs/>
          <w:sz w:val="22"/>
          <w:szCs w:val="22"/>
          <w:lang w:val="lt-LT"/>
        </w:rPr>
        <w:t>48 Priedas</w:t>
      </w:r>
      <w:r>
        <w:rPr>
          <w:rFonts w:ascii="Arial" w:hAnsi="Arial" w:cs="Arial"/>
          <w:sz w:val="22"/>
          <w:szCs w:val="22"/>
          <w:lang w:val="lt-LT"/>
        </w:rPr>
        <w:t>).</w:t>
      </w:r>
    </w:p>
    <w:p w14:paraId="50FB1701" w14:textId="77777777" w:rsidR="0041629E" w:rsidRDefault="0041629E" w:rsidP="0041629E">
      <w:pPr>
        <w:pStyle w:val="ListParagraph"/>
        <w:spacing w:line="360" w:lineRule="auto"/>
        <w:ind w:left="851"/>
        <w:jc w:val="both"/>
        <w:rPr>
          <w:rFonts w:ascii="Arial" w:hAnsi="Arial" w:cs="Arial"/>
          <w:sz w:val="22"/>
          <w:szCs w:val="22"/>
          <w:lang w:val="lt-LT"/>
        </w:rPr>
      </w:pPr>
    </w:p>
    <w:p w14:paraId="4119FF70" w14:textId="77777777" w:rsidR="00EE448D" w:rsidRDefault="00EE448D">
      <w:pPr>
        <w:pStyle w:val="ListParagraph"/>
        <w:ind w:left="709"/>
        <w:jc w:val="both"/>
        <w:outlineLvl w:val="3"/>
        <w:rPr>
          <w:rFonts w:ascii="Arial" w:hAnsi="Arial" w:cs="Arial"/>
          <w:vanish/>
          <w:sz w:val="22"/>
          <w:szCs w:val="22"/>
          <w:lang w:val="lt-LT"/>
        </w:rPr>
      </w:pPr>
      <w:bookmarkStart w:id="35" w:name="_Toc301894977"/>
    </w:p>
    <w:p w14:paraId="4119FF71" w14:textId="77777777" w:rsidR="00EE448D" w:rsidRDefault="0041629E">
      <w:pPr>
        <w:pStyle w:val="Heading1"/>
        <w:numPr>
          <w:ilvl w:val="0"/>
          <w:numId w:val="34"/>
        </w:numPr>
        <w:spacing w:before="0" w:after="120"/>
        <w:ind w:firstLine="567"/>
        <w:rPr>
          <w:rFonts w:ascii="Arial" w:hAnsi="Arial" w:cs="Arial"/>
          <w:szCs w:val="22"/>
          <w:lang w:val="lt-LT"/>
        </w:rPr>
      </w:pPr>
      <w:bookmarkStart w:id="36" w:name="_Toc456180482"/>
      <w:bookmarkStart w:id="37" w:name="_Toc218509490"/>
      <w:bookmarkEnd w:id="35"/>
      <w:r>
        <w:rPr>
          <w:rFonts w:ascii="Arial" w:hAnsi="Arial" w:cs="Arial"/>
          <w:szCs w:val="22"/>
          <w:lang w:val="lt-LT"/>
        </w:rPr>
        <w:t>TELEINFORMACIJOS SURINKIMO IR PERDAVIMO DALIS</w:t>
      </w:r>
      <w:bookmarkEnd w:id="36"/>
      <w:bookmarkEnd w:id="37"/>
    </w:p>
    <w:p w14:paraId="4119FF72" w14:textId="77777777" w:rsidR="00EE448D" w:rsidRDefault="00EE448D">
      <w:pPr>
        <w:pStyle w:val="ListParagraph"/>
        <w:ind w:left="360"/>
        <w:rPr>
          <w:rFonts w:ascii="Arial" w:hAnsi="Arial" w:cs="Arial"/>
          <w:vanish/>
          <w:sz w:val="22"/>
          <w:szCs w:val="22"/>
          <w:lang w:val="lt-LT"/>
        </w:rPr>
      </w:pPr>
    </w:p>
    <w:p w14:paraId="4119FF73"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Alytaus 400 kV ir Alytaus 330/110/10 kV dalyse teleinformacijos surinkimas ir perdavimas turi būti vykdomas per esamus, vienas kitą rezervuojančius (HOT-HOT), teleinformacijos surinkimo ir perdavimo įrenginius (TSPĮ).</w:t>
      </w:r>
    </w:p>
    <w:p w14:paraId="4119FF74"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Turi būti atliktas TSPĮ konfigūravimas, derinimas ir testavimas išsaugant esamas TSPĮ teleinformacijos apimtis ir funkcionalumą.</w:t>
      </w:r>
    </w:p>
    <w:p w14:paraId="4119FF75"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Esant nepakankamiems TSPĮ resursams, TSPĮ papildyti reikiama aparatine ir programine įranga.</w:t>
      </w:r>
    </w:p>
    <w:p w14:paraId="4119FF76"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TSPĮ projektuojamos teleinformacijos apimtys turi būti suprojektuotos ir įrengtos pagal reikalavimus: </w:t>
      </w:r>
    </w:p>
    <w:p w14:paraId="4119FF77"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standartinius techninius reikalavimus teleinformacijos surinkimo ir perdavimo įrenginiams (</w:t>
      </w:r>
      <w:r>
        <w:rPr>
          <w:rFonts w:ascii="Arial" w:hAnsi="Arial" w:cs="Arial"/>
          <w:b/>
          <w:sz w:val="22"/>
          <w:szCs w:val="22"/>
          <w:lang w:val="lt-LT"/>
        </w:rPr>
        <w:t>49 Priedas</w:t>
      </w:r>
      <w:r>
        <w:rPr>
          <w:rFonts w:ascii="Arial" w:hAnsi="Arial" w:cs="Arial"/>
          <w:sz w:val="22"/>
          <w:szCs w:val="22"/>
          <w:lang w:val="lt-LT"/>
        </w:rPr>
        <w:t>).</w:t>
      </w:r>
    </w:p>
    <w:p w14:paraId="4119FF78"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perdavimo tinklo transformatorių pastočių ir skirstyklų įrangos nuotolinio valdymo reikalavimų aprašo pagrindinius reikalavimus teleinformacijos surinkimui ir perdavimui bei kitus aprašo priedus (</w:t>
      </w:r>
      <w:r>
        <w:rPr>
          <w:rFonts w:ascii="Arial" w:hAnsi="Arial" w:cs="Arial"/>
          <w:b/>
          <w:sz w:val="22"/>
          <w:szCs w:val="22"/>
          <w:lang w:val="lt-LT"/>
        </w:rPr>
        <w:t>48 Priedas)</w:t>
      </w:r>
      <w:r>
        <w:rPr>
          <w:rFonts w:ascii="Arial" w:hAnsi="Arial" w:cs="Arial"/>
          <w:bCs/>
          <w:sz w:val="22"/>
          <w:szCs w:val="22"/>
          <w:lang w:val="lt-LT"/>
        </w:rPr>
        <w:t>.</w:t>
      </w:r>
    </w:p>
    <w:p w14:paraId="4119FF79"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minimalius informacijos saugos reikalavimus projektavimui ir diegimui (</w:t>
      </w:r>
      <w:r>
        <w:rPr>
          <w:rFonts w:ascii="Arial" w:hAnsi="Arial" w:cs="Arial"/>
          <w:b/>
          <w:sz w:val="22"/>
          <w:szCs w:val="22"/>
          <w:lang w:val="lt-LT"/>
        </w:rPr>
        <w:t>8 Priedas</w:t>
      </w:r>
      <w:r>
        <w:rPr>
          <w:rFonts w:ascii="Arial" w:hAnsi="Arial" w:cs="Arial"/>
          <w:sz w:val="22"/>
          <w:szCs w:val="22"/>
          <w:lang w:val="lt-LT"/>
        </w:rPr>
        <w:t>).</w:t>
      </w:r>
    </w:p>
    <w:p w14:paraId="4119FF7A" w14:textId="77777777" w:rsidR="00EE448D" w:rsidRDefault="0041629E">
      <w:pPr>
        <w:pStyle w:val="ListParagraph"/>
        <w:numPr>
          <w:ilvl w:val="1"/>
          <w:numId w:val="34"/>
        </w:numPr>
        <w:spacing w:line="360" w:lineRule="auto"/>
        <w:ind w:left="641" w:hanging="357"/>
        <w:jc w:val="both"/>
        <w:rPr>
          <w:rFonts w:ascii="Arial" w:hAnsi="Arial" w:cs="Arial"/>
          <w:sz w:val="22"/>
          <w:szCs w:val="22"/>
          <w:lang w:val="lt-LT"/>
        </w:rPr>
      </w:pPr>
      <w:r>
        <w:rPr>
          <w:rFonts w:ascii="Arial" w:hAnsi="Arial" w:cs="Arial"/>
          <w:sz w:val="22"/>
          <w:szCs w:val="22"/>
          <w:lang w:val="lt-LT"/>
        </w:rPr>
        <w:t>TSPĮ turi vykdyti duomenų mainus:</w:t>
      </w:r>
    </w:p>
    <w:p w14:paraId="4119FF7B"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IEC 60870-5-104 (Slave) protokolu su PSO DVS;</w:t>
      </w:r>
    </w:p>
    <w:p w14:paraId="4119FF7C"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Alytaus 400 kV dalyje - IEC 61850 ed. 2 (Client) su RAA įrenginiais, rezervavimas pagal standartą IEC 62439 (PRP);</w:t>
      </w:r>
    </w:p>
    <w:p w14:paraId="4119FF7D"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Alytaus 330/110/10 kV dalyje - IEC 61850 ed. 1 (Client) su RAA įrenginiais, rezervavimas pagal standartą IEC 62439 (PRP).</w:t>
      </w:r>
    </w:p>
    <w:p w14:paraId="4119FF7E" w14:textId="77777777" w:rsidR="00EE448D" w:rsidRDefault="0041629E">
      <w:pPr>
        <w:pStyle w:val="ListParagraph"/>
        <w:numPr>
          <w:ilvl w:val="1"/>
          <w:numId w:val="34"/>
        </w:numPr>
        <w:spacing w:line="360" w:lineRule="auto"/>
        <w:ind w:left="641" w:hanging="357"/>
        <w:jc w:val="both"/>
        <w:rPr>
          <w:rFonts w:ascii="Arial" w:hAnsi="Arial" w:cs="Arial"/>
          <w:sz w:val="22"/>
          <w:szCs w:val="22"/>
          <w:lang w:val="lt-LT"/>
        </w:rPr>
      </w:pPr>
      <w:r>
        <w:rPr>
          <w:rFonts w:ascii="Arial" w:hAnsi="Arial" w:cs="Arial"/>
          <w:sz w:val="22"/>
          <w:szCs w:val="22"/>
          <w:lang w:val="lt-LT"/>
        </w:rPr>
        <w:t>Testavimas ir bandymai:</w:t>
      </w:r>
    </w:p>
    <w:p w14:paraId="4119FF7F"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TSPĮ duomenų mainų testavimas (angl. site acceptance test -  SAT) įdiegus įrangą objekte pagal projektą, pateikiant testavimo protokolą.</w:t>
      </w:r>
    </w:p>
    <w:p w14:paraId="4119FF80" w14:textId="77777777" w:rsidR="00EE448D" w:rsidRDefault="0041629E">
      <w:pPr>
        <w:pStyle w:val="ListParagraph"/>
        <w:numPr>
          <w:ilvl w:val="1"/>
          <w:numId w:val="34"/>
        </w:numPr>
        <w:spacing w:line="360" w:lineRule="auto"/>
        <w:ind w:left="641" w:hanging="357"/>
        <w:jc w:val="both"/>
        <w:rPr>
          <w:rFonts w:ascii="Arial" w:hAnsi="Arial" w:cs="Arial"/>
          <w:sz w:val="22"/>
          <w:szCs w:val="22"/>
          <w:lang w:val="lt-LT"/>
        </w:rPr>
      </w:pPr>
      <w:r>
        <w:rPr>
          <w:rFonts w:ascii="Arial" w:hAnsi="Arial" w:cs="Arial"/>
          <w:sz w:val="22"/>
          <w:szCs w:val="22"/>
          <w:lang w:val="lt-LT"/>
        </w:rPr>
        <w:t>Kvalifikacija ir darbai:</w:t>
      </w:r>
    </w:p>
    <w:p w14:paraId="4119FF81"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TSPĮ ir komplektuojamų įrenginių montavimą ir konfigūravimą turi vykdyti įrangos gamintojo arba jo įgaliotų asmenų sertifikuotose centruose atestuotas personalas. Kvalifikacijos atestatai pateikiami iki darbų pradžios.</w:t>
      </w:r>
    </w:p>
    <w:p w14:paraId="4119FF82"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Teleinformacijos surinkimo ir perdavimo dalis TDP turi būti pateikta atskiroje byloje.</w:t>
      </w:r>
    </w:p>
    <w:p w14:paraId="4119FF83"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Pagal TDP turės būti parengti teleinformacijos surinkimo ir perdavimo dalies gamybos ir montavimo brėžiniai.</w:t>
      </w:r>
    </w:p>
    <w:p w14:paraId="4A0BD801" w14:textId="77777777" w:rsidR="0041629E" w:rsidRDefault="0041629E" w:rsidP="0041629E">
      <w:pPr>
        <w:pStyle w:val="ListParagraph"/>
        <w:spacing w:line="360" w:lineRule="auto"/>
        <w:ind w:left="851"/>
        <w:jc w:val="both"/>
        <w:rPr>
          <w:rFonts w:ascii="Arial" w:hAnsi="Arial" w:cs="Arial"/>
          <w:sz w:val="22"/>
          <w:szCs w:val="22"/>
          <w:lang w:val="lt-LT"/>
        </w:rPr>
      </w:pPr>
    </w:p>
    <w:p w14:paraId="4119FF84" w14:textId="77777777" w:rsidR="00EE448D" w:rsidRDefault="00EE448D">
      <w:pPr>
        <w:spacing w:after="120"/>
        <w:jc w:val="both"/>
        <w:outlineLvl w:val="3"/>
        <w:rPr>
          <w:rFonts w:ascii="Arial" w:hAnsi="Arial" w:cs="Arial"/>
          <w:vanish/>
          <w:sz w:val="22"/>
          <w:szCs w:val="22"/>
          <w:lang w:val="lt-LT"/>
        </w:rPr>
      </w:pPr>
      <w:bookmarkStart w:id="38" w:name="_Toc420068153"/>
    </w:p>
    <w:p w14:paraId="4119FF85" w14:textId="77777777" w:rsidR="00EE448D" w:rsidRDefault="0041629E">
      <w:pPr>
        <w:pStyle w:val="Heading1"/>
        <w:numPr>
          <w:ilvl w:val="0"/>
          <w:numId w:val="34"/>
        </w:numPr>
        <w:spacing w:before="0" w:after="120"/>
        <w:ind w:firstLine="567"/>
        <w:rPr>
          <w:rFonts w:ascii="Arial" w:hAnsi="Arial" w:cs="Arial"/>
          <w:szCs w:val="22"/>
          <w:lang w:val="lt-LT"/>
        </w:rPr>
      </w:pPr>
      <w:bookmarkStart w:id="39" w:name="_Toc455492582"/>
      <w:bookmarkStart w:id="40" w:name="_Toc456103654"/>
      <w:bookmarkStart w:id="41" w:name="_Toc456180483"/>
      <w:bookmarkStart w:id="42" w:name="_Toc218509491"/>
      <w:bookmarkStart w:id="43" w:name="_Toc421452276"/>
      <w:bookmarkStart w:id="44" w:name="_Toc420068154"/>
      <w:bookmarkEnd w:id="38"/>
      <w:r>
        <w:rPr>
          <w:rFonts w:ascii="Arial" w:hAnsi="Arial" w:cs="Arial"/>
          <w:szCs w:val="22"/>
          <w:lang w:val="lt-LT"/>
        </w:rPr>
        <w:t>ELEKTRONINIŲ RYŠIŲ (TELEKOMUNIKACIJŲ) DALIS</w:t>
      </w:r>
      <w:bookmarkEnd w:id="39"/>
      <w:bookmarkEnd w:id="40"/>
      <w:bookmarkEnd w:id="41"/>
      <w:bookmarkEnd w:id="42"/>
    </w:p>
    <w:p w14:paraId="4119FF86" w14:textId="77777777" w:rsidR="00EE448D" w:rsidRDefault="00EE448D">
      <w:pPr>
        <w:rPr>
          <w:rFonts w:ascii="Arial" w:hAnsi="Arial" w:cs="Arial"/>
          <w:lang w:val="lt-LT"/>
        </w:rPr>
      </w:pPr>
    </w:p>
    <w:p w14:paraId="4119FF87"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RAA reikmėms (AT-44 pirmajam ir antrajam apsaugų komplektui) turi būti suprojektuoti ir įrengti fiziškai atskiri požeminiai šviesolaidinio ryšio kabeliai (toliau – ŠK):</w:t>
      </w:r>
    </w:p>
    <w:p w14:paraId="4119FF88"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ŠK kabelio skaidulų kiekis parenkamas TDP rengimo metu;</w:t>
      </w:r>
    </w:p>
    <w:p w14:paraId="4119FF89"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ŠK kabelio skaidulų tipas – ITU-T G.652D;</w:t>
      </w:r>
    </w:p>
    <w:p w14:paraId="4119FF8A"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Požeminio ŠK apsaugai suprojektuoti ir įrengti Ø40 mm aukšto tankio polietileno (angl. trumpinys HDPE) vamzdžius, o susikirtimo su važiuojamąją kelio ar gatvės dalimi, po pėsčiųjų ir dviračių takais ir įrengimo kryptinio gręžimo būdu vietose suprojektuoti ir įrengti papildomus Ø110 mm aukšto tankio polietileno (HDPE) 1250N atsparumo gniuždymui vamzdžius;</w:t>
      </w:r>
    </w:p>
    <w:p w14:paraId="4119FF8B"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Kiekvienas ŠK projektuojamas ir įrengiamas atskirame nepriklausomame apsauginiame vamzdyje;</w:t>
      </w:r>
    </w:p>
    <w:p w14:paraId="4119FF8C"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ŠK užbaigiamas telekomunikacijų spintoje skaidulų paskirstymo įrenginyje (toliau – ODF), ODF jungčių tipas – E2000/APC;</w:t>
      </w:r>
    </w:p>
    <w:p w14:paraId="4119FF8D"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Valdymo pulte ar jo pusrūsyje neprojektuoti degimą palaikančių kabelių ar apsauginių vamzdžių;</w:t>
      </w:r>
    </w:p>
    <w:p w14:paraId="4119FF8E"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Telekomunikacijų spintos viduje, prie spintos šono, palikti tik minimalias ŠK atsargas, reikalingas ODF tvarkymo darbams juos išsiėmus iš spintos;</w:t>
      </w:r>
    </w:p>
    <w:p w14:paraId="4119FF8F"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Atlikus ŠK įrengimo darbus, turi būti pateikta įrengto ruožo šviesolaidinis pasas ir originalios skaidulų reflektogramas SOR formate. Šviesolaidinis pasas pateikiamas ir redaguojamame formate, vadovaujantis reikalavimais, pateiktais priede (</w:t>
      </w:r>
      <w:r>
        <w:rPr>
          <w:rFonts w:ascii="Arial" w:hAnsi="Arial" w:cs="Arial"/>
          <w:b/>
          <w:sz w:val="22"/>
          <w:szCs w:val="22"/>
          <w:lang w:val="lt-LT"/>
        </w:rPr>
        <w:t>50 Priedas</w:t>
      </w:r>
      <w:r>
        <w:rPr>
          <w:rFonts w:ascii="Arial" w:hAnsi="Arial" w:cs="Arial"/>
          <w:sz w:val="22"/>
          <w:szCs w:val="22"/>
          <w:lang w:val="lt-LT"/>
        </w:rPr>
        <w:t>);</w:t>
      </w:r>
    </w:p>
    <w:p w14:paraId="4119FF90"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Atlikus ŠK įrengimo darbus, turi būti pateikta požeminių komunikacijų, paklotų grunte kontrolinę-geodezinę nuotrauką (M 1:500) elektroniniame PDF/A bei AutoCad (*.dwg), LKS-94 formate ir ryšio šulinių korteles;</w:t>
      </w:r>
    </w:p>
    <w:p w14:paraId="4119FF91"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Tipiniai reikalavimai skaidulų paskirstymo įrenginiui (ODF) pateikti priede (</w:t>
      </w:r>
      <w:r>
        <w:rPr>
          <w:rFonts w:ascii="Arial" w:hAnsi="Arial" w:cs="Arial"/>
          <w:b/>
          <w:sz w:val="22"/>
          <w:szCs w:val="22"/>
          <w:lang w:val="lt-LT"/>
        </w:rPr>
        <w:t>51 Priedas</w:t>
      </w:r>
      <w:r>
        <w:rPr>
          <w:rFonts w:ascii="Arial" w:hAnsi="Arial" w:cs="Arial"/>
          <w:sz w:val="22"/>
          <w:szCs w:val="22"/>
          <w:lang w:val="lt-LT"/>
        </w:rPr>
        <w:t>);</w:t>
      </w:r>
    </w:p>
    <w:p w14:paraId="4119FF92"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Tipiniai reikalavimai ŠK kabeliui pateikti priede (</w:t>
      </w:r>
      <w:r>
        <w:rPr>
          <w:rFonts w:ascii="Arial" w:hAnsi="Arial" w:cs="Arial"/>
          <w:b/>
          <w:sz w:val="22"/>
          <w:szCs w:val="22"/>
          <w:lang w:val="lt-LT"/>
        </w:rPr>
        <w:t>52 Priedas</w:t>
      </w:r>
      <w:r>
        <w:rPr>
          <w:rFonts w:ascii="Arial" w:hAnsi="Arial" w:cs="Arial"/>
          <w:sz w:val="22"/>
          <w:szCs w:val="22"/>
          <w:lang w:val="lt-LT"/>
        </w:rPr>
        <w:t>);</w:t>
      </w:r>
    </w:p>
    <w:p w14:paraId="4119FF93"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Tipiniai reikalavimai ryšio šuliniams pateikti priede (</w:t>
      </w:r>
      <w:r>
        <w:rPr>
          <w:rFonts w:ascii="Arial" w:hAnsi="Arial" w:cs="Arial"/>
          <w:b/>
          <w:sz w:val="22"/>
          <w:szCs w:val="22"/>
          <w:lang w:val="lt-LT"/>
        </w:rPr>
        <w:t>53 Priedas</w:t>
      </w:r>
      <w:r>
        <w:rPr>
          <w:rFonts w:ascii="Arial" w:hAnsi="Arial" w:cs="Arial"/>
          <w:sz w:val="22"/>
          <w:szCs w:val="22"/>
          <w:lang w:val="lt-LT"/>
        </w:rPr>
        <w:t>;</w:t>
      </w:r>
    </w:p>
    <w:p w14:paraId="4119FF94"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Tipiniai reikalavimai ryšių apsauginiams vamzdžiams pateikti priede (</w:t>
      </w:r>
      <w:r>
        <w:rPr>
          <w:rFonts w:ascii="Arial" w:hAnsi="Arial" w:cs="Arial"/>
          <w:b/>
          <w:sz w:val="22"/>
          <w:szCs w:val="22"/>
          <w:lang w:val="lt-LT"/>
        </w:rPr>
        <w:t>54 Priedas</w:t>
      </w:r>
      <w:r>
        <w:rPr>
          <w:rFonts w:ascii="Arial" w:hAnsi="Arial" w:cs="Arial"/>
          <w:sz w:val="22"/>
          <w:szCs w:val="22"/>
          <w:lang w:val="lt-LT"/>
        </w:rPr>
        <w:t>).</w:t>
      </w:r>
    </w:p>
    <w:p w14:paraId="4119FF95"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Technologinis IP/ MPLS-VPN duomenų perdavimo tinklas.</w:t>
      </w:r>
    </w:p>
    <w:p w14:paraId="4119FF96"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technologinio duomenų perdavimo tinklo (toliau TDPT) įrangą integruojant į esamą PSO IP/MPLS-VPN tinklą:</w:t>
      </w:r>
    </w:p>
    <w:p w14:paraId="4119FF97" w14:textId="77777777" w:rsidR="00EE448D" w:rsidRDefault="0041629E">
      <w:pPr>
        <w:pStyle w:val="ListParagraph"/>
        <w:numPr>
          <w:ilvl w:val="3"/>
          <w:numId w:val="34"/>
        </w:numPr>
        <w:spacing w:line="360" w:lineRule="auto"/>
        <w:ind w:left="1418" w:hanging="567"/>
        <w:jc w:val="both"/>
        <w:rPr>
          <w:rFonts w:ascii="Arial" w:hAnsi="Arial" w:cs="Arial"/>
          <w:sz w:val="22"/>
          <w:szCs w:val="22"/>
          <w:lang w:val="lt-LT"/>
        </w:rPr>
      </w:pPr>
      <w:bookmarkStart w:id="45" w:name="_Hlk82868139"/>
      <w:r>
        <w:rPr>
          <w:rFonts w:ascii="Arial" w:hAnsi="Arial" w:cs="Arial"/>
          <w:sz w:val="22"/>
          <w:szCs w:val="22"/>
          <w:lang w:val="lt-LT"/>
        </w:rPr>
        <w:t xml:space="preserve">Du bendros paskirties (BP) pramoninius komutatorius Alytaus TP 400 kV VP su reikiamu kiekiu SFP modulių. </w:t>
      </w:r>
      <w:bookmarkStart w:id="46" w:name="_Hlk82867061"/>
      <w:r>
        <w:rPr>
          <w:rFonts w:ascii="Arial" w:hAnsi="Arial" w:cs="Arial"/>
          <w:sz w:val="22"/>
          <w:szCs w:val="22"/>
          <w:lang w:val="lt-LT"/>
        </w:rPr>
        <w:t>Suprojektuoti ir prijungti prie esamų MPLS-VPN maršrutizatori</w:t>
      </w:r>
      <w:bookmarkEnd w:id="45"/>
      <w:bookmarkEnd w:id="46"/>
      <w:r>
        <w:rPr>
          <w:rFonts w:ascii="Arial" w:hAnsi="Arial" w:cs="Arial"/>
          <w:sz w:val="22"/>
          <w:szCs w:val="22"/>
          <w:lang w:val="lt-LT"/>
        </w:rPr>
        <w:t>ų per šviesolaidines skaidulas. Esamus BP komutatorius išmontuoti ir perduoti į PSO rezervą. Tipiniai reikalavimai pramoniniams duomenų tinklo komutatoriams pateikti priede (</w:t>
      </w:r>
      <w:r>
        <w:rPr>
          <w:rFonts w:ascii="Arial" w:hAnsi="Arial" w:cs="Arial"/>
          <w:b/>
          <w:sz w:val="22"/>
          <w:szCs w:val="22"/>
          <w:lang w:val="lt-LT"/>
        </w:rPr>
        <w:t>55 Priedas</w:t>
      </w:r>
      <w:r>
        <w:rPr>
          <w:rFonts w:ascii="Arial" w:hAnsi="Arial" w:cs="Arial"/>
          <w:sz w:val="22"/>
          <w:szCs w:val="22"/>
          <w:lang w:val="lt-LT"/>
        </w:rPr>
        <w:t>);</w:t>
      </w:r>
    </w:p>
    <w:p w14:paraId="4119FF98" w14:textId="77777777" w:rsidR="00EE448D" w:rsidRDefault="0041629E">
      <w:pPr>
        <w:pStyle w:val="ListParagraph"/>
        <w:numPr>
          <w:ilvl w:val="3"/>
          <w:numId w:val="34"/>
        </w:numPr>
        <w:spacing w:line="360" w:lineRule="auto"/>
        <w:ind w:left="1418" w:hanging="567"/>
        <w:jc w:val="both"/>
        <w:rPr>
          <w:rFonts w:ascii="Arial" w:hAnsi="Arial" w:cs="Arial"/>
          <w:sz w:val="22"/>
          <w:szCs w:val="22"/>
          <w:lang w:val="lt-LT"/>
        </w:rPr>
      </w:pPr>
      <w:r>
        <w:rPr>
          <w:rFonts w:ascii="Arial" w:hAnsi="Arial" w:cs="Arial"/>
          <w:sz w:val="22"/>
          <w:szCs w:val="22"/>
          <w:lang w:val="lt-LT"/>
        </w:rPr>
        <w:t>Wifi prieigos taškus Alytaus 330kV PVP ir Alytaus 400 kV PVP.</w:t>
      </w:r>
    </w:p>
    <w:p w14:paraId="4119FF99" w14:textId="77777777" w:rsidR="00EE448D" w:rsidRDefault="0041629E">
      <w:pPr>
        <w:pStyle w:val="ListParagraph"/>
        <w:numPr>
          <w:ilvl w:val="2"/>
          <w:numId w:val="34"/>
        </w:numPr>
        <w:spacing w:line="360" w:lineRule="auto"/>
        <w:ind w:left="1134" w:hanging="567"/>
        <w:jc w:val="both"/>
        <w:rPr>
          <w:rFonts w:ascii="Arial" w:hAnsi="Arial" w:cs="Arial"/>
          <w:szCs w:val="22"/>
          <w:lang w:val="lt-LT"/>
        </w:rPr>
      </w:pPr>
      <w:r>
        <w:rPr>
          <w:rFonts w:ascii="Arial" w:hAnsi="Arial" w:cs="Arial"/>
          <w:sz w:val="22"/>
          <w:szCs w:val="22"/>
          <w:lang w:val="lt-LT"/>
        </w:rPr>
        <w:t>Suprojektuoti ryšio kanalus:</w:t>
      </w:r>
    </w:p>
    <w:p w14:paraId="4119FF9A" w14:textId="77777777" w:rsidR="00EE448D" w:rsidRDefault="0041629E">
      <w:pPr>
        <w:pStyle w:val="ListParagraph"/>
        <w:numPr>
          <w:ilvl w:val="3"/>
          <w:numId w:val="34"/>
        </w:numPr>
        <w:spacing w:line="360" w:lineRule="auto"/>
        <w:ind w:left="1418" w:hanging="567"/>
        <w:jc w:val="both"/>
        <w:rPr>
          <w:rFonts w:ascii="Arial" w:hAnsi="Arial" w:cs="Arial"/>
          <w:sz w:val="22"/>
          <w:szCs w:val="22"/>
          <w:lang w:val="lt-LT"/>
        </w:rPr>
      </w:pPr>
      <w:r>
        <w:rPr>
          <w:rFonts w:ascii="Arial" w:hAnsi="Arial" w:cs="Arial"/>
          <w:sz w:val="22"/>
          <w:szCs w:val="22"/>
          <w:lang w:val="lt-LT"/>
        </w:rPr>
        <w:t>Naujų RAA monitoringui;</w:t>
      </w:r>
    </w:p>
    <w:p w14:paraId="4119FF9B" w14:textId="77777777" w:rsidR="00EE448D" w:rsidRDefault="0041629E">
      <w:pPr>
        <w:pStyle w:val="ListParagraph"/>
        <w:numPr>
          <w:ilvl w:val="3"/>
          <w:numId w:val="34"/>
        </w:numPr>
        <w:spacing w:line="360" w:lineRule="auto"/>
        <w:ind w:left="1418" w:hanging="567"/>
        <w:jc w:val="both"/>
        <w:rPr>
          <w:rFonts w:ascii="Arial" w:hAnsi="Arial" w:cs="Arial"/>
          <w:sz w:val="22"/>
          <w:szCs w:val="22"/>
          <w:lang w:val="lt-LT"/>
        </w:rPr>
      </w:pPr>
      <w:r>
        <w:rPr>
          <w:rFonts w:ascii="Arial" w:hAnsi="Arial" w:cs="Arial"/>
          <w:sz w:val="22"/>
          <w:szCs w:val="22"/>
          <w:lang w:val="lt-LT"/>
        </w:rPr>
        <w:t>AT monitoringui;</w:t>
      </w:r>
    </w:p>
    <w:p w14:paraId="4119FF9C" w14:textId="77777777" w:rsidR="00EE448D" w:rsidRDefault="0041629E">
      <w:pPr>
        <w:pStyle w:val="ListParagraph"/>
        <w:numPr>
          <w:ilvl w:val="3"/>
          <w:numId w:val="34"/>
        </w:numPr>
        <w:spacing w:line="360" w:lineRule="auto"/>
        <w:ind w:left="1418" w:hanging="567"/>
        <w:jc w:val="both"/>
        <w:rPr>
          <w:rFonts w:ascii="Arial" w:hAnsi="Arial" w:cs="Arial"/>
          <w:sz w:val="22"/>
          <w:szCs w:val="22"/>
          <w:lang w:val="lt-LT"/>
        </w:rPr>
      </w:pPr>
      <w:r>
        <w:rPr>
          <w:rFonts w:ascii="Arial" w:hAnsi="Arial" w:cs="Arial"/>
          <w:sz w:val="22"/>
          <w:szCs w:val="22"/>
          <w:lang w:val="lt-LT"/>
        </w:rPr>
        <w:t>Wifi prieigos taškams.</w:t>
      </w:r>
    </w:p>
    <w:p w14:paraId="4119FF9D"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Technologinis pastotės duomenų tinklas:</w:t>
      </w:r>
    </w:p>
    <w:p w14:paraId="4119FF9E"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Alytaus TP vidinių pastotės (330kV, 400kV ir NSK/400 kV VP) duomenų tinklų (toliau - PDT) išplėtimus, duomenų mainams tarp pastotės TSPĮ, RAA įrenginių ir pastotės laiko sinchronizavimo įrenginio (PLSĮ), užtikrinantį IEC 61850 ir IEC 62439-3 standartų reikalavimus. Tipiniai reikalavimai pramoniniams duomenų tinklo komutatoriams pateikti priede (</w:t>
      </w:r>
      <w:r>
        <w:rPr>
          <w:rFonts w:ascii="Arial" w:hAnsi="Arial" w:cs="Arial"/>
          <w:b/>
          <w:sz w:val="22"/>
          <w:szCs w:val="22"/>
          <w:lang w:val="lt-LT"/>
        </w:rPr>
        <w:t>55 Priedas</w:t>
      </w:r>
      <w:r>
        <w:rPr>
          <w:rFonts w:ascii="Arial" w:hAnsi="Arial" w:cs="Arial"/>
          <w:sz w:val="22"/>
          <w:szCs w:val="22"/>
          <w:lang w:val="lt-LT"/>
        </w:rPr>
        <w:t>);</w:t>
      </w:r>
    </w:p>
    <w:p w14:paraId="4119FF9F"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bookmarkStart w:id="47" w:name="_Hlk76638292"/>
      <w:r>
        <w:rPr>
          <w:rFonts w:ascii="Arial" w:hAnsi="Arial" w:cs="Arial"/>
          <w:sz w:val="22"/>
          <w:szCs w:val="22"/>
          <w:lang w:val="lt-LT"/>
        </w:rPr>
        <w:t>skirtingų PDT žiedų komutatoriai montuojami, tik PDT komutatoriams skirtose,  spintose į 19 colių rėmą</w:t>
      </w:r>
      <w:bookmarkEnd w:id="47"/>
      <w:r>
        <w:rPr>
          <w:rFonts w:ascii="Arial" w:hAnsi="Arial" w:cs="Arial"/>
          <w:sz w:val="22"/>
          <w:szCs w:val="22"/>
          <w:lang w:val="lt-LT"/>
        </w:rPr>
        <w:t>;</w:t>
      </w:r>
    </w:p>
    <w:p w14:paraId="4119FFA0"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PDT ir BP komutatorių tarpusavio sujungimus projektuoti per šviesolaidines sąsajas, agreguojant BP komutatoriaus prievadus į loginę PRP kanalų grupę;</w:t>
      </w:r>
    </w:p>
    <w:p w14:paraId="4119FFA1"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Pateikti užpildytą įrenginių sąrašo ir įrenginių ryšio protokolų nustatymo lentelę IP adresų ir VLAN suteikimui (</w:t>
      </w:r>
      <w:r>
        <w:rPr>
          <w:rFonts w:ascii="Arial" w:hAnsi="Arial" w:cs="Arial"/>
          <w:b/>
          <w:sz w:val="22"/>
          <w:szCs w:val="22"/>
          <w:lang w:val="lt-LT"/>
        </w:rPr>
        <w:t>56 Priedas</w:t>
      </w:r>
      <w:r>
        <w:rPr>
          <w:rFonts w:ascii="Arial" w:hAnsi="Arial" w:cs="Arial"/>
          <w:sz w:val="22"/>
          <w:szCs w:val="22"/>
          <w:lang w:val="lt-LT"/>
        </w:rPr>
        <w:t>);</w:t>
      </w:r>
    </w:p>
    <w:p w14:paraId="4119FFA2"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PDT tinklas turi būti suprojektuotas ir įrengtas įvertinus perduodamos informacijos prioritetus;</w:t>
      </w:r>
    </w:p>
    <w:p w14:paraId="4119FFA3"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Turi būti atliktas PDT tinklo žiedo persijungimo laiko testavimas ir pateiktas protokolas;</w:t>
      </w:r>
    </w:p>
    <w:p w14:paraId="4119FFA4"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bookmarkStart w:id="48" w:name="_Hlk183532226"/>
      <w:r>
        <w:rPr>
          <w:rFonts w:ascii="Arial" w:hAnsi="Arial" w:cs="Arial"/>
          <w:sz w:val="22"/>
          <w:szCs w:val="22"/>
          <w:lang w:val="lt-LT"/>
        </w:rPr>
        <w:t>Turi būti atliktas prie PDT tinklų prijungtų įrenginių, turinčių dubliuotus PRP sujungimus, sąsajų atitikimo A ir B tinklams testavimas ir pateiktas testavimo protokolas.</w:t>
      </w:r>
    </w:p>
    <w:p w14:paraId="4119FFA5" w14:textId="77777777" w:rsidR="00EE448D" w:rsidRDefault="0041629E">
      <w:pPr>
        <w:pStyle w:val="ListParagraph"/>
        <w:numPr>
          <w:ilvl w:val="1"/>
          <w:numId w:val="34"/>
        </w:numPr>
        <w:spacing w:line="360" w:lineRule="auto"/>
        <w:ind w:left="851" w:hanging="567"/>
        <w:jc w:val="both"/>
        <w:rPr>
          <w:rFonts w:ascii="Arial" w:hAnsi="Arial" w:cs="Arial"/>
          <w:vanish/>
          <w:sz w:val="22"/>
          <w:szCs w:val="22"/>
          <w:lang w:val="lt-LT"/>
        </w:rPr>
      </w:pPr>
      <w:r>
        <w:rPr>
          <w:rFonts w:ascii="Arial" w:hAnsi="Arial" w:cs="Arial"/>
          <w:sz w:val="22"/>
          <w:szCs w:val="22"/>
          <w:lang w:val="lt-LT"/>
        </w:rPr>
        <w:t>Telekomunikacijų sprendiniai rengiami vadovaujantis PSO patvirtintu perdavimo tinklo transformatorių pastočių ir skirstyklų įrangos nuotolinio valdymo reikalavimų aprašu</w:t>
      </w:r>
      <w:bookmarkStart w:id="49" w:name="_Hlk44588718"/>
      <w:bookmarkStart w:id="50" w:name="_Hlk126134214"/>
      <w:bookmarkEnd w:id="48"/>
      <w:r>
        <w:rPr>
          <w:rFonts w:ascii="Arial" w:hAnsi="Arial" w:cs="Arial"/>
          <w:sz w:val="22"/>
          <w:szCs w:val="22"/>
          <w:lang w:val="lt-LT"/>
        </w:rPr>
        <w:t xml:space="preserve"> (</w:t>
      </w:r>
      <w:r>
        <w:rPr>
          <w:rFonts w:ascii="Arial" w:hAnsi="Arial" w:cs="Arial"/>
          <w:b/>
          <w:bCs/>
          <w:sz w:val="22"/>
          <w:szCs w:val="22"/>
          <w:lang w:val="lt-LT"/>
        </w:rPr>
        <w:t>48 Priedas).</w:t>
      </w:r>
    </w:p>
    <w:p w14:paraId="06459067" w14:textId="77777777" w:rsidR="0041629E" w:rsidRDefault="0041629E">
      <w:pPr>
        <w:pStyle w:val="Heading1"/>
        <w:numPr>
          <w:ilvl w:val="0"/>
          <w:numId w:val="34"/>
        </w:numPr>
        <w:spacing w:before="0" w:after="120"/>
        <w:ind w:firstLine="567"/>
        <w:rPr>
          <w:rFonts w:ascii="Arial" w:hAnsi="Arial" w:cs="Arial"/>
          <w:szCs w:val="22"/>
          <w:lang w:val="lt-LT"/>
        </w:rPr>
      </w:pPr>
      <w:bookmarkStart w:id="51" w:name="_Toc218509492"/>
      <w:bookmarkEnd w:id="43"/>
      <w:bookmarkEnd w:id="44"/>
      <w:bookmarkEnd w:id="49"/>
      <w:bookmarkEnd w:id="50"/>
    </w:p>
    <w:p w14:paraId="4119FFA6" w14:textId="3FC695FB" w:rsidR="00EE448D" w:rsidRDefault="0041629E" w:rsidP="0041629E">
      <w:pPr>
        <w:pStyle w:val="Heading1"/>
        <w:spacing w:before="0" w:after="120"/>
        <w:ind w:left="927"/>
        <w:rPr>
          <w:rFonts w:ascii="Arial" w:hAnsi="Arial" w:cs="Arial"/>
          <w:szCs w:val="22"/>
          <w:lang w:val="lt-LT"/>
        </w:rPr>
      </w:pPr>
      <w:r>
        <w:rPr>
          <w:rFonts w:ascii="Arial" w:hAnsi="Arial" w:cs="Arial"/>
          <w:szCs w:val="22"/>
          <w:lang w:val="lt-LT"/>
        </w:rPr>
        <w:lastRenderedPageBreak/>
        <w:t>10. ELEKTROS ENERGIJOS APSKAITOS IR MATAVIMŲ DALIS</w:t>
      </w:r>
      <w:bookmarkStart w:id="52" w:name="_Toc455492585"/>
      <w:bookmarkStart w:id="53" w:name="_Toc456176966"/>
      <w:bookmarkEnd w:id="51"/>
    </w:p>
    <w:p w14:paraId="4119FFA7" w14:textId="77777777" w:rsidR="00EE448D" w:rsidRDefault="00EE448D">
      <w:pPr>
        <w:rPr>
          <w:lang w:val="lt-LT"/>
        </w:rPr>
      </w:pPr>
    </w:p>
    <w:p w14:paraId="4119FFA8"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Dėl naujojo AT-44 įrengimo ir prijungimo 400/330/10 kV Alytaus TP (principinė prijungimo schema pateikta šios TU 4 pav.) TDP turi būti aprašyti ir pateikti/detalizuoti sprendiniai elektros energijos apskaitos (toliau – EEA) įrengimui su sprendinius pagrindžiančiais skaičiavimais ir brėžiniais, o taip pat pateiktos EEA projektuojamų pagrindinių įrenginių (jei pagal projektinius sprendinius tokius bus numatyta įrengti) techninės specifikacijos bei EEA įrengimui skirti sąnaudų kiekių žiniaraščiai. TDP turi būti suprojektuotos, o vėliau įrengtos elektros apskaitos:</w:t>
      </w:r>
    </w:p>
    <w:p w14:paraId="4119FFA9"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kontrolinė (techninė) elektros apskaita – AT-44 400 kV prijunginyje;</w:t>
      </w:r>
    </w:p>
    <w:p w14:paraId="4119FFAA"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kontrolinė (techninė) elektros apskaita – AT-44 330 kV prijunginyje;</w:t>
      </w:r>
    </w:p>
    <w:p w14:paraId="4119FFAB"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kontrolinė (techninė) elektros apskaita –  AT-44 10 kV prijunginyje.</w:t>
      </w:r>
    </w:p>
    <w:p w14:paraId="4119FFAC"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Autotransformatoriaus 400 kV prijunginio kontrolinį (techninį) elektros skaitiklį suprojektuoti ir įrengti 400/330/10 kV Alytaus TP 400 kV atvirosios skirstyklos valdymo pulte (400 kV PVP) esamoje kontrolinės (techninės) apskaitos spintoje TAS-2 (rezervinėje vietoje) arba atsižvelgiant į projektinius sprendinius 400 kV PVP šalia esamų TAS spintų turi būti suprojektuota ir įrengta naujoji kontrolinės (techninės) apskaitos spinta (TAS-4). TAS-4 įrengimo vieta bus derinama PP rengimo metu. TDP parenkamos naujosios TAS-4 spintos techniniai parametrai ir numatomos įrengti įrangos komplektacija turės atitikti sprendinius ir PSO standartinius techninius reikalavimus vidaus kontrolinės (techninės) apskaitos spintoms (</w:t>
      </w:r>
      <w:r>
        <w:rPr>
          <w:rFonts w:ascii="Arial" w:hAnsi="Arial" w:cs="Arial"/>
          <w:b/>
          <w:sz w:val="22"/>
          <w:szCs w:val="22"/>
          <w:lang w:val="lt-LT"/>
        </w:rPr>
        <w:t>57 Priedas</w:t>
      </w:r>
      <w:r>
        <w:rPr>
          <w:rFonts w:ascii="Arial" w:hAnsi="Arial" w:cs="Arial"/>
          <w:sz w:val="22"/>
          <w:szCs w:val="22"/>
          <w:lang w:val="lt-LT"/>
        </w:rPr>
        <w:t>). TAS-4 spintos komplektaciją patikslinantys reikalavimai plačiau aprašomi tolimesniuose punktuose.</w:t>
      </w:r>
    </w:p>
    <w:p w14:paraId="4119FFAD"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Autotransformatoriaus 330 kV prijunginio kontrolinį (techninį) elektros skaitiklį suprojektuoti ir įrengti 400/330/10 kV Alytaus TP 400 kV PVP esamoje kontrolinės (techninės) apskaitos spintoje TAS-1 (rezervinėje vietoje) arba atsižvelgiant į projektinius sprendinius 400 kV PVP įrengtoje naujoje kontrolinės (techninės) apskaitos spintoje (TAS-4).</w:t>
      </w:r>
    </w:p>
    <w:p w14:paraId="4119FFAE"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Autotransformatoriaus 10 kV prijunginio kontrolinį (techninį) elektros skaitiklį suprojektuoti ir įrengti 400/330/10 kV Alytaus TP 10 kV USĮ esamoje kontrolinės (techninės) apskaitos spintoje TAS-2 (rezervinėje vietoje) arba atsižvelgiant į projektinius sprendinius 10 kV USĮ įrengtoje naujoje kontrolinės (techninės) apskaitos spintoje (TAS-3). TAS-3 įrengimo vieta bus derinama PP rengimo metu. TDP parenkamos naujosios TAS-3 spintos techniniai parametrai ir numatomos įrengti įrangos komplektacija turės atitikti sprendinius ir PSO standartinius techninius reikalavimus vidaus kontrolinės (techninės) apskaitos spintoms, pateiktus priede (</w:t>
      </w:r>
      <w:r>
        <w:rPr>
          <w:rFonts w:ascii="Arial" w:hAnsi="Arial" w:cs="Arial"/>
          <w:b/>
          <w:sz w:val="22"/>
          <w:szCs w:val="22"/>
          <w:lang w:val="lt-LT"/>
        </w:rPr>
        <w:t>57 Priedas</w:t>
      </w:r>
      <w:r>
        <w:rPr>
          <w:rFonts w:ascii="Arial" w:hAnsi="Arial" w:cs="Arial"/>
          <w:sz w:val="22"/>
          <w:szCs w:val="22"/>
          <w:lang w:val="lt-LT"/>
        </w:rPr>
        <w:t>). TAS-3 spintos komplektaciją patikslinantys reikalavimai plačiau aprašomi tolimesniuose punktuose.</w:t>
      </w:r>
    </w:p>
    <w:p w14:paraId="4119FFAF"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Atsižvelgiant į projektinius sprendinius TDP turės būti pateikta 400 kV PVP esamose TAS-1 ir TAS-2 spintose ir/ar 10 kV USĮ esamoje TAS-2 spintoje numatomų pakeitimų/numatomos papildomai įrengti įrangos komponavimo vizualizacija su eksplikacija arba naujosios TAS-4 </w:t>
      </w:r>
      <w:r>
        <w:rPr>
          <w:rFonts w:ascii="Arial" w:hAnsi="Arial" w:cs="Arial"/>
          <w:sz w:val="22"/>
          <w:szCs w:val="22"/>
          <w:lang w:val="lt-LT"/>
        </w:rPr>
        <w:lastRenderedPageBreak/>
        <w:t xml:space="preserve">spintos (400 kV PVP) ir/ar TAS-3 spintos (10 kV USĮ) techninės specifikacijos ir spintose numatomos įrengti įrangos komponavimo vizualizacija su eksplikacija. </w:t>
      </w:r>
    </w:p>
    <w:p w14:paraId="4119FFB0"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Įrengiant kontrolinius (techninius) elektros skaitiklius esamose TAS-1 ir TAS-2 spintose (400 kV PVP) ir TAS-2 spintoje (10 kV USĮ), jų rezerviniam maitinimui turės būti įrengti 12 VDC maitinimo blokai arba pagal sprendinius suprojektuoti ir prijungti prie minėtose spintose įrengtų esamų 12 VDC maitinimo blokų.</w:t>
      </w:r>
    </w:p>
    <w:p w14:paraId="4119FFB1"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Naujose TAS-4 spintoje (400 kV PVP) ir/ar TAS-3 spintoje (10 kV USĮ) turės būti suprojektuota ir įrengta:</w:t>
      </w:r>
    </w:p>
    <w:p w14:paraId="4119FFB2"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autotransformatoriaus 400 kV ir 330 kV prijunginių bei atitinkamai 10 kV prijunginio kontroliniai (techniniai) elektros skaitikliai. Elektros skaitikliai elektroniniai, turintys dvi nepriklausomas srovės kilpas (CL1 ir CL2), išoriniai matmenys 325x190x80 mm. TAS spintose turės būti suprojektuotos/numatytos rezervinės vietos įrengti dar po kelis analogiškus elektros skaitiklius;</w:t>
      </w:r>
    </w:p>
    <w:p w14:paraId="4119FFB3"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elektros skaitiklių prijungimui bandymo gnybtynai (išoriniai matmenys 230x140x50 mm). TAS spintose turės būti suprojektuotos/numatytos rezervinės vietos įrengti dar po kelis analogiškus bandymo gnybtynus;</w:t>
      </w:r>
    </w:p>
    <w:p w14:paraId="4119FFB4"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elektros skaitikliai ir bandymo gnybtynai spintose, turės būti montuojami ant varstomų montažinių plokščių, kurios TAS viduje turės būti tvirtinamos ant vyrių, įžemintos ir turės būti paruoštos plombavimui uždarytoje padėtyje;</w:t>
      </w:r>
    </w:p>
    <w:p w14:paraId="4119FFB5"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kiekvienoje TAS - kontrolinių (techninių) elektros skaitiklių rezerviniam maitinimui 12 VDC maitinimo blokas(-ai);</w:t>
      </w:r>
    </w:p>
    <w:p w14:paraId="4119FFB6"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kiekvienoje TAS - du 230 VAC kištukiniai lizdai ir vietinis LED apšvietimas;</w:t>
      </w:r>
    </w:p>
    <w:p w14:paraId="4119FFB7"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kita šiame TU skyriuje bei standartiniuose techniniuose reikalavimuose nenurodyta pilnai TAS spintų komplektacijoms reikalinga įranga turės būti parenkama/komponuojama TAS sąrankų detaliųjų gamybos ir montavimo brėžinių derinimo metu.</w:t>
      </w:r>
    </w:p>
    <w:p w14:paraId="4119FFB8"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TDP rengimo metu turi būti atlikti skaičiavimai ir patikrinta, ar naujojo autotransformatoriaus prijungimas elektros tinkle ir galimas trumpojo jungimo srovių padidėjimas, neiššauks pačioje 400/330/10 kV Alytaus TP elektros apskaitų ir matavimų reikmėms įrengtų 400 kV bei 10 kV USĮ kituose prijunginiuose, o taip pat 330/110/10 kV Alytaus TP elektros apskaitų ir matavimų reikmėms įrengtų 330 kV kituose prijunginiuose srovės (ST) ir/ar įtampos (ĮT) transformatorių keitimo poreikio. Esant tokiam poreikiui, turės būti suprojektuotas ir atliktas atitinkamai esamų 400 kV, 330 kV ir/ar 10 kV ST ir/ar ĮT pakeitimas. Keičiant minėtuose prijunginiuose elektros apskaitos ir matavimų poreikiui netinkamus matavimo transformatorius, jų keitimo prijunginiuose turės būti suprojektuotos ir atstatytos bei suderintos elektros apskaitos schemos ir patikrinti elektros apskaitos schemų parametrai.</w:t>
      </w:r>
    </w:p>
    <w:p w14:paraId="4119FFB9"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TDP rengimo metu turi būti atlikti skaičiavimai ir patikrinta bei pateiktos išvados, ar įrengiant 400 kV ir 330kV naujojo autotransformatoriaus prijunginiuose kontrolines (technines) elektros apskaitas 400/330/10 kV Alytaus TP būtų galimybė panaudoti šiuo metu įrengtus talpinius </w:t>
      </w:r>
      <w:r>
        <w:rPr>
          <w:rFonts w:ascii="Arial" w:hAnsi="Arial" w:cs="Arial"/>
          <w:sz w:val="22"/>
          <w:szCs w:val="22"/>
          <w:lang w:val="lt-LT"/>
        </w:rPr>
        <w:lastRenderedPageBreak/>
        <w:t>400 kV įtampos transformatorius (ĮT-T401) ir 330 kV įtampos transformatorius (ĮT-T301). Nesant tokiai galimybei, turės būti suprojektuotas ir atliktas minėtuose prijunginiuose naujųjų 400 kV ir 330 kV ĮT (induktyviųjų) įrengimas.</w:t>
      </w:r>
    </w:p>
    <w:p w14:paraId="4119FFBA"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AT-44 400 kV ir 330 kV prijunginiuose bei 10 kV USĮ AT-44 įvadiniame narvelyje kontrolinėms (techninėms) elektros apskaitoms suprojektuoti ir įrengti naujieji srovės ir įtampos (induktyvieji) matavimo transformatoriai turės atitikti LST EN 61869 arba lygiaverčių standartų, EĮĮBT reikalavimus, atitinkamus PSO standartinius techninius reikalavimus, nurodytus TU 8 skyriuje (Elektrotechnikos dalis).</w:t>
      </w:r>
    </w:p>
    <w:p w14:paraId="4119FFBB"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Kontrolinių (techninių) elektros skaitiklių prijungimas prie srovės ir įtampos matavimo transformatorių galės būti suprojektuotas ir jie prijungti kartu, su kitais matavimo prietaisais ar automatikos įrenginiais.</w:t>
      </w:r>
    </w:p>
    <w:p w14:paraId="4119FFBC"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400 kV, 330 kV ir 10 kV srovės ir įtampos matavimo transformatorių įrengimo vietos bus derinamos PP rengimo metu.</w:t>
      </w:r>
    </w:p>
    <w:p w14:paraId="4119FFBD"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400 kV, 330 kV ir 10 kV naujųjų srovės ir įtampos matavimo transformatorių parametrai, antrinių apvijų skaičius ir paskirtys bus derinamos TDP rengimo metu. TDP parenkant naujuosius srovės ir įtampos matavimo transformatorius, jų antrinių apvijų vardinės apkrovos turės būti paskaičiuotos ir parinktos atsižvelgiant į prie apvijų jungiamų prietaisų ir įtaisų apkrovas. Jei įrengiant šiame skyriuje minėtas elektros apskaitas, pagal sprendinius bus panaudoti esami srovės ir/ar įtampos matavimo transformatoriai, jų antrinių apvijų faktinės apkrovos turės būti taip pat paskaičiuotos ir patikrintas jų tinkamumas, atsižvelgiant į prie apvijų jungiamų naujųjų prietaisų ir įtaisų apkrovas. Naujieji srovės transformatoriai elektros energijos apskaitoms ir matavimų reikmėms turės būti paskaičiuoti ir parinkti įvertinant prijunginių vardines galias ir būtinybę užtikrinti reikalaujamą elektros energijos matavimo tikslumą visame apkrautumo diapazone. Atvejais, kuomet remiantis skaičiavimais yra pagrindžiamas poreikis įrengti srovės matavimo transformatorius su šerdimis, turinčiais skirtingus transformacijos koeficientus (atšakas) - atšakų kiekis turi būti parinktas ne daugiau dviejų. Srovės transformatoriai turės būti parinkti tokie, kad transformacijos koeficientų perjungimas būtų antrinių grandinių pusėje.</w:t>
      </w:r>
    </w:p>
    <w:p w14:paraId="4119FFBE"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Naujųjų srovės ir įtampos transformatorių antrinių grandinių įžeminimą bei srovės transformatorių koeficientų perjungimą (projektavimo metu parenkant šerdis su atšakomis) atitinkamai suprojektuoti ir įrengti ST ir ĮT gnybtų spintose (gnybtynuose).</w:t>
      </w:r>
    </w:p>
    <w:p w14:paraId="4119FFBF"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TDP turės būti įvertinta, kad visi elektros apskaitoms įrengiami naujieji 400 kV 330 kV ir 10 kV srovės ir įtampos matavimo transformatoriai iki statybos darbų užbaigimo privalės turėti metrologinį patvirtinimą metrologijos įstatymo nustatyta tvarka, jų tipai įrašyti į Lietuvos Respublikos matavimo priemonių registrą, turės būti metrologiškai patikrinti bei su Lietuvoje pripažintais gamintojo, Lietuvos arba kitos Europos Sąjungos šalies akredituotos laboratorijos išduotais patikros sertifikatais ar pastaruosius pakeičiančiais žymenimis, patvirtinančiais jų matavimo tikslumą. Jei patikra bus atlikta ne Lietuvos Respublikos </w:t>
      </w:r>
      <w:r>
        <w:rPr>
          <w:rFonts w:ascii="Arial" w:hAnsi="Arial" w:cs="Arial"/>
          <w:sz w:val="22"/>
          <w:szCs w:val="22"/>
          <w:lang w:val="lt-LT"/>
        </w:rPr>
        <w:lastRenderedPageBreak/>
        <w:t>laboratorijose, tai turės būti pateiktos šių laboratorijų akreditacijos dokumentų kopijos, nurodant akreditacijos sritį, laboratorijos šalies Valstybės institucijų įgaliojimai atlikti patikrą bei Lietuvos Metrologijos inspekcijos atliktos patikros dokumentų pripažinimas.</w:t>
      </w:r>
    </w:p>
    <w:p w14:paraId="4119FFC0"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TDP turės būti nurodyta, kad po šiame TU skyriuje nurodytų elektros apskaitų sumontavimo, turės būti išmatuotos srovės ir įtampos transformatorių elektros apskaitoms naudojamų apvijų ir šerdžių faktinės apkrovos, bei elektros apskaitai naudojamų įtampos grandinių įtampos kritimai (ΔU,%) ir pateikti apkrovų patikrinimo ir ΔU matavimo protokolai.</w:t>
      </w:r>
    </w:p>
    <w:p w14:paraId="4119FFC1"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TDP sprendiniuose turės būti įvertinta, kad aktyviosios galios (P) ir reaktyviosios galios (Q) srautų ženklų perdavimo iš elektros skaitiklių ir jų atvaizdavimo PSO informacinėse sistemose (AEEAS ir DVS) bei su tuo susijusioms elektros skaitiklių prijungimo kryptims žymėti, turės būti taikomi Perdavimo tinklo transformatorių pastočių ir skirstyklų įrangos nuotolinio valdymo reikalavimų aprašo (</w:t>
      </w:r>
      <w:r>
        <w:rPr>
          <w:rFonts w:ascii="Arial" w:hAnsi="Arial" w:cs="Arial"/>
          <w:b/>
          <w:sz w:val="22"/>
          <w:szCs w:val="22"/>
          <w:lang w:val="lt-LT"/>
        </w:rPr>
        <w:t>48 Priedas</w:t>
      </w:r>
      <w:r>
        <w:rPr>
          <w:rFonts w:ascii="Arial" w:hAnsi="Arial" w:cs="Arial"/>
          <w:sz w:val="22"/>
          <w:szCs w:val="22"/>
          <w:lang w:val="lt-LT"/>
        </w:rPr>
        <w:t>) reikalavimai.</w:t>
      </w:r>
    </w:p>
    <w:p w14:paraId="4119FFC2"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TDP sprendiniuose turės būti įvertinta, kad projekto vykdymui šiame TU skyriuje nurodytų elektros apskaitų sumontavimui būtinus elektros skaitiklius, bandymo gnybtynus įrengimui pateiks PSO. Elektros skaitiklių duomenų perdavimui į Perdavimo sistemos operatoriaus (Litgrid AB/PSO) informacines sistemas (Automatizuotą elektros energijos apskaitos sistemą (AEEAS, EMCOS) ir Dispečerinio valdymo sistemą (DVS) turės būti panaudoti 400/330/10 kV Alytaus TP 400 kV PVP esamose kontrolinės (techninės) apskaitos spintose TAS-1 ir TAS-2 sumontuoti komercinės informacijos surinkimo ir perdavimo valdiklis (KDV) ir momentinių duomenų valdikliai (MDV), kuriuos perkonfigūruos PSO personalas. Jei pagal projektinius sprendinius pus poreikis papildomai įrengti KDV ir/ar MDV, juos sukonfigūruotus įrengimui pateiks PSO. Projekto vykdymo metu PSO perduodamų elektros apskaitos prietaisų perdavimas bus įforminamas pasirašant “Montuotinų įrenginių ir medžiagų perdavimo-priėmimo aktą”. Elektrotechninėse dėžėse sukomplektuotų Automatizuotos elektros apskaitos sistemos duomenų surinkimo ir perdavimo valdiklio KDV bei momentinio duomenų valdiklio MDV techniniai reikalavimai nurodyti atitinkamai prieduose (</w:t>
      </w:r>
      <w:r>
        <w:rPr>
          <w:rFonts w:ascii="Arial" w:hAnsi="Arial" w:cs="Arial"/>
          <w:b/>
          <w:sz w:val="22"/>
          <w:szCs w:val="22"/>
          <w:lang w:val="lt-LT"/>
        </w:rPr>
        <w:t xml:space="preserve">58 Priedas </w:t>
      </w:r>
      <w:r>
        <w:rPr>
          <w:rFonts w:ascii="Arial" w:hAnsi="Arial" w:cs="Arial"/>
          <w:sz w:val="22"/>
          <w:szCs w:val="22"/>
          <w:lang w:val="lt-LT"/>
        </w:rPr>
        <w:t xml:space="preserve">ir </w:t>
      </w:r>
      <w:r>
        <w:rPr>
          <w:rFonts w:ascii="Arial" w:hAnsi="Arial" w:cs="Arial"/>
          <w:b/>
          <w:sz w:val="22"/>
          <w:szCs w:val="22"/>
          <w:lang w:val="lt-LT"/>
        </w:rPr>
        <w:t>59 Priedas</w:t>
      </w:r>
      <w:r>
        <w:rPr>
          <w:rFonts w:ascii="Arial" w:hAnsi="Arial" w:cs="Arial"/>
          <w:sz w:val="22"/>
          <w:szCs w:val="22"/>
          <w:lang w:val="lt-LT"/>
        </w:rPr>
        <w:t>).</w:t>
      </w:r>
    </w:p>
    <w:p w14:paraId="4119FFC3"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TDP aiškinamajame rašte turi būti aprašyti ir brėžiniuose pateikti/detalizuoti sprendiniai: visų 400 kV, 330 kV ir 10 kV prijunginiuose naujai sumontuotų elektros skaitiklių surenkamosios pirmosios srovės kilpos ,,CL1” turės būti suprojektuotos ir prijungtos prie pastotės 400 kV PVP TAS-1 spintoje įrengto automatizuotos elektros apskaitos sistemos duomenų surinkimo ir perdavimo valdiklio (KDV), o srovės kilpos „CL2“ prie TAS-2 spintoje įrengtų momentinių duomenų valdiklių (MDV1 ar MDV2). Vienoje „CL2“ srovės kilpoje turės būti suprojektuota nuosekliai prijungti ne daugiau kaip 2 elektros skaitiklius, o „CL1“ srovės kilpoje rekomenduojama suprojektuoti nuosekliai prijungti ne daugiau kaip 4 elektros skaitiklius. Jei nebus galimybės prisijungti prie esamų KDV ir MDV, Techniniame darbo projekte turės būti suprojektuota esamose TAS spintose arba naujoje TAS-4 spintoje </w:t>
      </w:r>
      <w:r>
        <w:rPr>
          <w:rFonts w:ascii="Arial" w:hAnsi="Arial" w:cs="Arial"/>
          <w:sz w:val="22"/>
          <w:szCs w:val="22"/>
          <w:lang w:val="lt-LT"/>
        </w:rPr>
        <w:lastRenderedPageBreak/>
        <w:t>papildomai įrengti KDV ir/ar MDV bei elektros skaitiklių srovės kilpas prijungti prie naujųjų KDV ir/ar MDV. Naujųjų KDV ir/ar MDV įrengimo vietos bus derinamos projektavimo metu.</w:t>
      </w:r>
    </w:p>
    <w:p w14:paraId="4119FFC4"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Projektuojant elektros skaitiklių komercinės ir momentinės informacijos perdavimą į PSO informacines sistemas duomenų perdavimo patikimumui turės būti maksimaliai išnaudotos esamų/naujųjų KDV ir MDV srovės kilpos.</w:t>
      </w:r>
    </w:p>
    <w:p w14:paraId="4119FFC5"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TDP sprendiniuose turės būti įvertinta, kad naujieji KDV ir/ar MDV turės būti sujungti su 400 kV PVP arba kitoje vietoje esamoje telekomunikacijų spintoje įrengta ryšio įrangos Ethernet prieiga (bendrosios paskirties Ethernet komutatoriumi). Jei pagal sprendinius toks sujungimas bus suprojektuotas, klojant ryšio instaliaciją 400 kV PVP išorėje, tai toks sujungimas turės būti suprojektuotas per daugiamodį šviesolaidinį kabelį, panaudojant TAS spintoje įrengtus Ethernet terpės keitiklius. KDV ir MDV (su komponentu) Ethernet prievadai yra RJ-45. TDP turės būti pažymėta ir įvertinta, kad vykdant naujojo KDV prijungimą, ryšys su KDV (Ethernet ir pagal poreikį - GPRS) bei duomenų perdavimas iš elektros skaitiklių per esamą/naująjį KDV turės būti suderintas su PSO AEEAS (EMCOS) duomenų surinkimo serveriu, o elektros skaitiklių realaus laiko momentiniai duomenys per esamą/naująjį MDV turės būti suderinti ir perduodami į PSO DVS. Taip pat turės būti pažymėta, kad ryšys su naujuoju MDV ir komponento monitoringas, momentinių duomenų perdavimas iš elektros skaitiklių į PSO DVS per esamą/naująjį MDV turį būti suderintas ir ištestuotas (turės būti pateiktas su PSO DVS administratoriumi suderintas ir pasirašytas testavimo protokolas).</w:t>
      </w:r>
    </w:p>
    <w:p w14:paraId="4119FFC6"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Jei, pagal poreikį ryšiui su naujaisiais KDV ir/ar MDV valdikliais, bus suprojektuota įrengti Ethernet terpės keitiklius, jie turės būti parinkti su integruotais maitinimo blokais ir turės atitikti PSO standartinius techninius reikalavimus. Ethernet terpės keitiklių standartiniai techniniai reikalavimai (</w:t>
      </w:r>
      <w:r>
        <w:rPr>
          <w:rFonts w:ascii="Arial" w:hAnsi="Arial" w:cs="Arial"/>
          <w:b/>
          <w:sz w:val="22"/>
          <w:szCs w:val="22"/>
          <w:lang w:val="lt-LT"/>
        </w:rPr>
        <w:t xml:space="preserve">60 </w:t>
      </w:r>
      <w:r>
        <w:rPr>
          <w:rFonts w:ascii="Arial" w:hAnsi="Arial" w:cs="Arial"/>
          <w:b/>
          <w:bCs/>
          <w:sz w:val="22"/>
          <w:szCs w:val="22"/>
          <w:lang w:val="lt-LT"/>
        </w:rPr>
        <w:t>Priedas</w:t>
      </w:r>
      <w:r>
        <w:rPr>
          <w:rFonts w:ascii="Arial" w:hAnsi="Arial" w:cs="Arial"/>
          <w:sz w:val="22"/>
          <w:szCs w:val="22"/>
          <w:lang w:val="lt-LT"/>
        </w:rPr>
        <w:t xml:space="preserve">). </w:t>
      </w:r>
    </w:p>
    <w:p w14:paraId="4119FFC7"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Visa matavimo transformatorių lauko gnybtų spintose (gnybtynuose) projektuojama įranga bei įtaisai turės būti parinkti pritaikyti darbui uždaroje erdvėje (apsaugos apdangalais laipsnio ≥ IP 54 lauko tipo spintose) aplinkos temperatūroje nuo –25 °C iki +55 °C, o vidaus elektros apskaitos spintose projektuojama įranga bei įtaisai turės būti parinkti pritaikyti darbui uždaroje erdvėje (apsaugos apdangalais laipsnio ≥ IP 42 tipo spintose) aplinkos temperatūroje nuo –0 °C iki +55 °C.</w:t>
      </w:r>
    </w:p>
    <w:p w14:paraId="4119FFC8"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Projektavimo metu, parenkant srovės ir įtampos transformatorių gnybtų spintas (gnybtynus), jų techniniai parametrai ir numatoma įrangos komplektacija turės atitikti sprendinius ir PSO standartinius techninius reikalavimus lauko tarpinių gnybtų spintoms, pateiktus priede (</w:t>
      </w:r>
      <w:r>
        <w:rPr>
          <w:rFonts w:ascii="Arial" w:hAnsi="Arial" w:cs="Arial"/>
          <w:b/>
          <w:sz w:val="22"/>
          <w:szCs w:val="22"/>
          <w:lang w:val="lt-LT"/>
        </w:rPr>
        <w:t xml:space="preserve">46 </w:t>
      </w:r>
      <w:r>
        <w:rPr>
          <w:rFonts w:ascii="Arial" w:hAnsi="Arial" w:cs="Arial"/>
          <w:b/>
          <w:bCs/>
          <w:sz w:val="22"/>
          <w:szCs w:val="22"/>
          <w:lang w:val="lt-LT"/>
        </w:rPr>
        <w:t>Priedas</w:t>
      </w:r>
      <w:r>
        <w:rPr>
          <w:rFonts w:ascii="Arial" w:hAnsi="Arial" w:cs="Arial"/>
          <w:sz w:val="22"/>
          <w:szCs w:val="22"/>
          <w:lang w:val="lt-LT"/>
        </w:rPr>
        <w:t xml:space="preserve">). </w:t>
      </w:r>
    </w:p>
    <w:p w14:paraId="4119FFC9"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TDP turi būti suprojektuota (aprašyti ir brėžiniuose pateikti/detalizuoti sprendiniai), kad visose naujose TAS ir ST bei ĮT gnybtų spintose (gnybtynuose) atitinkamai įrengtų kištukinių lizdų, vietinio apšvietimo, antikondensacinio šildymo maitinimas turės būti užrezervuotas ir išpildytas iš kintamosios srovės savųjų reikmių skydo (KSSRS). Naujose/esamose TAS numatytų įrengti elektros skaitiklių maitinimo rezervavimui skirtų naujųjų 12 VDC rezervinio </w:t>
      </w:r>
      <w:r>
        <w:rPr>
          <w:rFonts w:ascii="Arial" w:hAnsi="Arial" w:cs="Arial"/>
          <w:sz w:val="22"/>
          <w:szCs w:val="22"/>
          <w:lang w:val="lt-LT"/>
        </w:rPr>
        <w:lastRenderedPageBreak/>
        <w:t>maitinimo blokų, Ethernet terpės keitiklių, duomenų surinkimo ir perdavimo valdiklių (KDV ir MDV) maitinimas turės būti suprojektuotas ir išpildytas nuo nuolatinės srovės (DC) tinklo ir užrezervuotas iš nuolatinės srovės savųjų reikmių skydo (NSSRS) per TAS spintose numatytus įrengti pramoninio tipo XX VDC/230 VAC ar XX VDC/YY VDC įtampos keitiklius arba atsižvelgiant į esamose TAS panašios esamos įrangos maitinimą, užrezervuotas nuo KSSRS.</w:t>
      </w:r>
    </w:p>
    <w:p w14:paraId="4119FFCA"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Projektuojant turės būti įvertinta, kad vadovaujantis EĮĮBT reikalavimais visų elektros apskaitos schemos elementų (tarp jų ir elektros apskaitų bei gnybtynų spintų vidinio montažo laidininkų, srovės kilpų instaliacijos) prijungimo kontroliniai kabeliai ir laidininkai turės atitikti PSO standartinius techninius reikalavimus ir turės būti parinkti izoliuoti, vienvielėmis, varinėmis gyslomis. Srovės kilpų laidininkų skerspjūvis turės būti parinktas 0,75 ÷ 1,00 mm2. Elektros apskaitos schemos elementų prijungimo kabeliai turės būti parinkti su apsauginiu koncentrinės varinės juostos ekranu. Ekranuotų kabelių apsaugai turės būti paskaičiuotas ir suprojektuotas potencialų išlyginimo tinklas. Standartiniai techniniai reikalavimai kontroliniams kabeliams pateikti priede (</w:t>
      </w:r>
      <w:r>
        <w:rPr>
          <w:rFonts w:ascii="Arial" w:hAnsi="Arial" w:cs="Arial"/>
          <w:b/>
          <w:sz w:val="22"/>
          <w:szCs w:val="22"/>
          <w:lang w:val="lt-LT"/>
        </w:rPr>
        <w:t>39</w:t>
      </w:r>
      <w:r>
        <w:rPr>
          <w:rFonts w:ascii="Arial" w:hAnsi="Arial" w:cs="Arial"/>
          <w:sz w:val="22"/>
          <w:szCs w:val="22"/>
          <w:lang w:val="lt-LT"/>
        </w:rPr>
        <w:t xml:space="preserve"> </w:t>
      </w:r>
      <w:r>
        <w:rPr>
          <w:rFonts w:ascii="Arial" w:hAnsi="Arial" w:cs="Arial"/>
          <w:b/>
          <w:bCs/>
          <w:sz w:val="22"/>
          <w:szCs w:val="22"/>
          <w:lang w:val="lt-LT"/>
        </w:rPr>
        <w:t>Priedas</w:t>
      </w:r>
      <w:r>
        <w:rPr>
          <w:rFonts w:ascii="Arial" w:hAnsi="Arial" w:cs="Arial"/>
          <w:sz w:val="22"/>
          <w:szCs w:val="22"/>
          <w:lang w:val="lt-LT"/>
        </w:rPr>
        <w:t>) lauko ir vidaus spintų vidinio montažo laidams pateikti priede (</w:t>
      </w:r>
      <w:r>
        <w:rPr>
          <w:rFonts w:ascii="Arial" w:hAnsi="Arial" w:cs="Arial"/>
          <w:b/>
          <w:sz w:val="22"/>
          <w:szCs w:val="22"/>
          <w:lang w:val="lt-LT"/>
        </w:rPr>
        <w:t xml:space="preserve">40 </w:t>
      </w:r>
      <w:r>
        <w:rPr>
          <w:rFonts w:ascii="Arial" w:hAnsi="Arial" w:cs="Arial"/>
          <w:b/>
          <w:bCs/>
          <w:sz w:val="22"/>
          <w:szCs w:val="22"/>
          <w:lang w:val="lt-LT"/>
        </w:rPr>
        <w:t>Priedas</w:t>
      </w:r>
      <w:r>
        <w:rPr>
          <w:rFonts w:ascii="Arial" w:hAnsi="Arial" w:cs="Arial"/>
          <w:sz w:val="22"/>
          <w:szCs w:val="22"/>
          <w:lang w:val="lt-LT"/>
        </w:rPr>
        <w:t xml:space="preserve">). </w:t>
      </w:r>
    </w:p>
    <w:p w14:paraId="4119FFCB"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TDP turės būti įvertinta, kad rangovas privalės projekto įgyvendinimo apimtyje organizuoti PSO atstovų dalyvavimą naujųjų elektros apskaitos pagrindinių įrenginių sąrankų (</w:t>
      </w:r>
      <w:r>
        <w:rPr>
          <w:rFonts w:ascii="Arial" w:hAnsi="Arial" w:cs="Arial"/>
          <w:b/>
          <w:sz w:val="22"/>
          <w:szCs w:val="22"/>
          <w:lang w:val="lt-LT"/>
        </w:rPr>
        <w:t>4</w:t>
      </w:r>
      <w:r>
        <w:rPr>
          <w:rFonts w:ascii="Arial" w:hAnsi="Arial" w:cs="Arial"/>
          <w:sz w:val="22"/>
          <w:szCs w:val="22"/>
          <w:lang w:val="lt-LT"/>
        </w:rPr>
        <w:t xml:space="preserve"> </w:t>
      </w:r>
      <w:r>
        <w:rPr>
          <w:rFonts w:ascii="Arial" w:hAnsi="Arial" w:cs="Arial"/>
          <w:b/>
          <w:bCs/>
          <w:sz w:val="22"/>
          <w:szCs w:val="22"/>
          <w:lang w:val="lt-LT"/>
        </w:rPr>
        <w:t>Priedo</w:t>
      </w:r>
      <w:r>
        <w:rPr>
          <w:rFonts w:ascii="Arial" w:hAnsi="Arial" w:cs="Arial"/>
          <w:sz w:val="22"/>
          <w:szCs w:val="22"/>
          <w:lang w:val="lt-LT"/>
        </w:rPr>
        <w:t>, 1-os lentelės „Pagrindinė įranga“ sąrašą, Elektros apskaitos vidaus ir/arba lauko spintos) gamykliniuose bandymuose (angl. factory acceptance test - FAT), įskaitant galimus reikalingus dalyvio mokesčius. Kelionės į FAT vietą ir apgyvendinimo sąnaudas dengs pats PSO. Gamyklinių bandymų (FAT) metu turės būti užpildytas pagrindinių ir kitų Elektros apskaitos įrenginių sąrankų elektros apskaitos spintose užsakovo patikrinimo protokolai. FAT metu užpildyti protokolai, kartu su PSO techninės priežiūros specialisto ir Rangovo/naujųjų spintų sąrankų gamintojo atstovo vizomis, projekto vykdymo metu turės būti pridedami prie naujųjų spintų gamintojo (spintų sąrankų gamintojo) teikiamų gamyklinių dokumentų ir protokolų. Gamyklinių bandymų (FAT) protokolų forma pateikta priede (</w:t>
      </w:r>
      <w:r>
        <w:rPr>
          <w:rFonts w:ascii="Arial" w:hAnsi="Arial" w:cs="Arial"/>
          <w:b/>
          <w:sz w:val="22"/>
          <w:szCs w:val="22"/>
          <w:lang w:val="lt-LT"/>
        </w:rPr>
        <w:t>61 Priedas</w:t>
      </w:r>
      <w:r>
        <w:rPr>
          <w:rFonts w:ascii="Arial" w:hAnsi="Arial" w:cs="Arial"/>
          <w:sz w:val="22"/>
          <w:szCs w:val="22"/>
          <w:lang w:val="lt-LT"/>
        </w:rPr>
        <w:t>).</w:t>
      </w:r>
    </w:p>
    <w:p w14:paraId="4119FFCC"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TDP turės būti įvertinta, kad visi elektros apskaitose plombavimui skirti dangčiai turės būti parinkti vientisi ir pagaminti iš neperforuotos medžiagos.</w:t>
      </w:r>
    </w:p>
    <w:p w14:paraId="4119FFCD"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TDP turės būti suprojektuota elektros apskaitų įtampos grandinių automatinių jungiklių išjungtos padėties, naujose TAS įrengtų ACV ir DCV maitinimo grandinių automatinių jungiklių išjungtos padėties signalizacija ir signalai apie būklę turės būti perduodami į PSO DVS.</w:t>
      </w:r>
    </w:p>
    <w:p w14:paraId="4119FFCE"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Projektuojant šiame TU skyriuje nurodytas elektros apskaitas, jų įrengimo sprendiniams taip pat turės būti taikomi Perdavimo tinklo projektuose naudojamų standartinių elektros energijos apskaitos grandinių principinių schemų išpildymo aprašo, nurodyto priede (</w:t>
      </w:r>
      <w:r>
        <w:rPr>
          <w:rFonts w:ascii="Arial" w:hAnsi="Arial" w:cs="Arial"/>
          <w:b/>
          <w:sz w:val="22"/>
          <w:szCs w:val="22"/>
          <w:lang w:val="lt-LT"/>
        </w:rPr>
        <w:t>62 Priedas</w:t>
      </w:r>
      <w:r>
        <w:rPr>
          <w:rFonts w:ascii="Arial" w:hAnsi="Arial" w:cs="Arial"/>
          <w:sz w:val="22"/>
          <w:szCs w:val="22"/>
          <w:lang w:val="lt-LT"/>
        </w:rPr>
        <w:t>), reikalavimai.</w:t>
      </w:r>
    </w:p>
    <w:p w14:paraId="4119FFCF"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lastRenderedPageBreak/>
        <w:t>TDP turės būti pažymėta/aprašyta, kad rangovas šio projekto apimtyje turi demontuoti 330/110/10 kV Alytaus TP elektros apskaitai įrengtus 330 kV EPL L-Keitiklis1 prijunginyje (į linijos pusę) esamus ST-K-301 srovės transformatorius, kartu demontuojant jų gnybtų spintą su visa jose įrengta įranga, Komercinės apskaitos spintoje KAS1 įrengtus BtB1 pagrindinį (BW1) ir BtB1 dubliuojantį (BW2) elektros skaitiklius, elektros skaitikliams prijungti skirtus bandymo gnybtynus (SG) bei kitą su šiomis elektros skaitikliais susijusią įrangą ir įtaisus ir minėtoms elektros apskaitoms bei jų informacijos perdavimui skirtus kabelius ir laidininkus. Projekto vykdymo metu demontuojant esamą elektros apskaitos įrangą, Užsakovui (PSO Infrastruktūros priežiūros centro Pietų regionui) turės būti perduoti demontuoti elektros skaitikliai, bandymo gnybtynai bei kita suderinta, elektros apskaitoje naudojama įranga ir įrenginiai. Nenaudotina įranga ir medžiagos turės būti utilizuotos.</w:t>
      </w:r>
    </w:p>
    <w:p w14:paraId="4119FFD0"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Po 330/110/10 kV Alytaus TP minėtos elektros apskaitos skirtos įrangos, įrenginių ir instaliacijos demontavimo turi būti atstatytos kituose, susijusiuose 330 kV prijunginiuose įrengtų elektros apskaitų srovės, įtampos ar duomenims perduoti skirtos ryšio grandinės, jos patikrintos ir suderintos.</w:t>
      </w:r>
    </w:p>
    <w:p w14:paraId="4119FFD1"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Pagal situaciją ir atsižvelgiant į sprendinius reikalavimai minėtų elektros apskaitų įrengimui, elektros apskaitų komercinės ir momentinės informacijos nuskaitymui ir perdavimui projektavimo metu galės būti keičiami. Visi pakeitimai turės būti suderinti su PSO TDP rengimo metu.</w:t>
      </w:r>
    </w:p>
    <w:p w14:paraId="4119FFD2" w14:textId="77777777" w:rsidR="00EE448D" w:rsidRDefault="00EE448D">
      <w:pPr>
        <w:rPr>
          <w:rFonts w:ascii="Arial" w:hAnsi="Arial" w:cs="Arial"/>
          <w:lang w:val="lt-LT"/>
        </w:rPr>
      </w:pPr>
    </w:p>
    <w:p w14:paraId="4119FFD3" w14:textId="77777777" w:rsidR="00EE448D" w:rsidRDefault="0041629E">
      <w:pPr>
        <w:pStyle w:val="Heading1"/>
        <w:numPr>
          <w:ilvl w:val="0"/>
          <w:numId w:val="34"/>
        </w:numPr>
        <w:spacing w:before="0" w:after="120"/>
        <w:ind w:firstLine="567"/>
        <w:rPr>
          <w:rFonts w:ascii="Arial" w:hAnsi="Arial" w:cs="Arial"/>
          <w:szCs w:val="22"/>
          <w:lang w:val="lt-LT"/>
        </w:rPr>
      </w:pPr>
      <w:bookmarkStart w:id="54" w:name="_Toc218509493"/>
      <w:r>
        <w:rPr>
          <w:rFonts w:ascii="Arial" w:hAnsi="Arial" w:cs="Arial"/>
          <w:szCs w:val="22"/>
          <w:lang w:val="lt-LT"/>
        </w:rPr>
        <w:t>APSAUGINĖS SI</w:t>
      </w:r>
      <w:bookmarkEnd w:id="52"/>
      <w:r>
        <w:rPr>
          <w:rFonts w:ascii="Arial" w:hAnsi="Arial" w:cs="Arial"/>
          <w:szCs w:val="22"/>
          <w:lang w:val="lt-LT"/>
        </w:rPr>
        <w:t>GNALIZACIJOS DALIS</w:t>
      </w:r>
      <w:bookmarkEnd w:id="53"/>
      <w:bookmarkEnd w:id="54"/>
    </w:p>
    <w:p w14:paraId="4119FFD4" w14:textId="77777777" w:rsidR="00EE448D" w:rsidRDefault="00EE448D">
      <w:pPr>
        <w:rPr>
          <w:lang w:val="lt-LT"/>
        </w:rPr>
      </w:pPr>
    </w:p>
    <w:p w14:paraId="4119FFD5"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Jei projektuojamoje AT-44 vietoje yra apsaugos sistemų komponentai, kurie trukdo AT-44 įrengimui arba jų negalima bus aptarnauti be įtampos atjungimo, jie turi būti demontuoti.</w:t>
      </w:r>
    </w:p>
    <w:p w14:paraId="4119FFD6"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Naujose vietose turi būti suprojektuoti ir įdiegti nauji apsaugos sistemų komponentai ir nauji kabeliai, kurie užtikrintų veikimą. Projektuojamos naujos įrangos kiekis priklauso, kiek buvo demontuotos senos įrangos.</w:t>
      </w:r>
    </w:p>
    <w:p w14:paraId="4119FFD7" w14:textId="77777777" w:rsidR="00EE448D" w:rsidRDefault="00EE448D">
      <w:pPr>
        <w:tabs>
          <w:tab w:val="left" w:pos="1276"/>
        </w:tabs>
        <w:jc w:val="both"/>
        <w:rPr>
          <w:rFonts w:ascii="Arial" w:hAnsi="Arial" w:cs="Arial"/>
          <w:vanish/>
          <w:sz w:val="22"/>
          <w:szCs w:val="22"/>
          <w:lang w:val="lt-LT"/>
        </w:rPr>
      </w:pPr>
      <w:bookmarkStart w:id="55" w:name="_Toc421452278"/>
    </w:p>
    <w:p w14:paraId="4119FFD8" w14:textId="77777777" w:rsidR="00EE448D" w:rsidRDefault="0041629E">
      <w:pPr>
        <w:pStyle w:val="Heading1"/>
        <w:numPr>
          <w:ilvl w:val="0"/>
          <w:numId w:val="34"/>
        </w:numPr>
        <w:spacing w:before="120" w:after="120"/>
        <w:ind w:firstLine="567"/>
        <w:rPr>
          <w:rFonts w:ascii="Arial" w:hAnsi="Arial" w:cs="Arial"/>
          <w:szCs w:val="22"/>
          <w:lang w:val="lt-LT"/>
        </w:rPr>
      </w:pPr>
      <w:bookmarkStart w:id="56" w:name="_Toc455492586"/>
      <w:bookmarkStart w:id="57" w:name="_Toc456176967"/>
      <w:bookmarkStart w:id="58" w:name="_Toc218509494"/>
      <w:bookmarkStart w:id="59" w:name="_Toc421452279"/>
      <w:bookmarkEnd w:id="55"/>
      <w:r>
        <w:rPr>
          <w:rFonts w:ascii="Arial" w:hAnsi="Arial" w:cs="Arial"/>
          <w:szCs w:val="22"/>
          <w:lang w:val="lt-LT"/>
        </w:rPr>
        <w:t>APLINKOSAUGOS DALI</w:t>
      </w:r>
      <w:bookmarkEnd w:id="56"/>
      <w:r>
        <w:rPr>
          <w:rFonts w:ascii="Arial" w:hAnsi="Arial" w:cs="Arial"/>
          <w:szCs w:val="22"/>
          <w:lang w:val="lt-LT"/>
        </w:rPr>
        <w:t>S</w:t>
      </w:r>
      <w:bookmarkEnd w:id="57"/>
      <w:bookmarkEnd w:id="58"/>
    </w:p>
    <w:p w14:paraId="4119FFD9" w14:textId="77777777" w:rsidR="00EE448D" w:rsidRDefault="00EE448D">
      <w:pPr>
        <w:rPr>
          <w:rFonts w:ascii="Arial" w:hAnsi="Arial" w:cs="Arial"/>
          <w:lang w:val="lt-LT"/>
        </w:rPr>
      </w:pPr>
    </w:p>
    <w:p w14:paraId="4119FFDA"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PP pateikti informaciją apie statomų objektų galimą poveikį aplinkai, taip pat aplinkos apsaugos, saugaus darbo, gaisrinės saugos, tinkamų darbo higienos sąlygų statybvietėje ir statomame statinyje užtikrinimo reikalavimus pagal STR 1.04.04:2017 „Statinio projektavimas, projekto ekspertizė“ nuostatas, įskaitant bet neapsiribojant nurodytais šiame skyriuje:</w:t>
      </w:r>
    </w:p>
    <w:p w14:paraId="4119FFDB"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projekto įgyvendinimo ir eksploatavimo metu susidarysiančias atliekas, nurodant jų pavadinimus, kodus ir jų kiekius, įskaitant demontuojamus PSO reikmėms nereikalingus įrenginius;</w:t>
      </w:r>
    </w:p>
    <w:p w14:paraId="4119FFDC"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galimą taršą (įvertinami aplinkos komponentai (vanduo, oras, dirvožemis, žemės gelmės, biologinė įvairovė, kraštovaizdis), kuriems darys poveikį planuojama ūkinė veikla statinio statybos, rekonstravimo ir naudojimo etapais);</w:t>
      </w:r>
    </w:p>
    <w:p w14:paraId="4119FFDD"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pateikti numatytų poveikį aplinkai mažinančių priemonių aprašymą;</w:t>
      </w:r>
    </w:p>
    <w:p w14:paraId="4119FFDE"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reikalavimus įrenginių tiekėjams, kad šie privalo pateikti informaciją apie įrenginiuose esančių cheminių medžiagų (alyva) kiekius ir markes, taip pat pateikti jų sertifikatus ir saugos duomenų lapus;</w:t>
      </w:r>
    </w:p>
    <w:p w14:paraId="4119FFDF"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aprašyti priemones, kurių turi imtis rangovas statybvietėje mažindamas triukšmą, oro ar grunto taršą bei kitus veiksnius žmonėms ir aplinkai.</w:t>
      </w:r>
    </w:p>
    <w:p w14:paraId="4119FFE0"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PP rengimo metu atlikti esamos ir planuojamos (po AT-44 įjungimo) situacijos triukšmo vertinimą ir modeliavimą, parengti bei suderinti su PSO triukšmo vertinimo ataskaitą. Planuojamai situacijai turi būti pateiktas vertinimas/modelis be triukšmo užtvarų ir su triukšmo užtvaromis. Triukšmo vertinimo principą/apimtis (įskaitant triukšmą sukeliančių įrenginių veikimo vienu metu galimas kombinacijas) suderinti su PSO. Modeliuojant triukšmą turi būti įvertintas triukšmas sklindantis nuo esamų LitPol Link, Alytus TP (įskaitant BEKS – baterijų energijos kaupimo sistemą) ir Alytaus sinchroninio kompensatoriaus įrenginių. Vertinant triukšmą būtina atsižvelgti į autotransformatorių sukeliamą toninį garsą.</w:t>
      </w:r>
    </w:p>
    <w:p w14:paraId="4119FFE1"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Esamos triukšmo situacijos įvertinimui ir modeliavimui numatyti bei atlikti triukšmo matavimus tokia apimtimi, kad objektus (LitPol Link, Alytus TP ir Alytaus sinchroninį kompensatorių)  būtų galima vertinti remiantis šiais atliktai matavimais kaip plotinius triukšmo šaltinius nevertinant atskirų juose veikiančių įrenginių, jeigu tokiam vertinimui neprieštarauja vertinimą ir modeliavimą reglamentuojantys teisės aktai. Kitu atveju pasiūlyti ir atlikti triukšmo vertinimą atitinkantį reglamentuojančius teisės aktus. Bet, kuriuo atveju numatyti ir atlikti triukšmo matavimus bent 5-iose esamose ir/ar planuojamose gyvenamosiose aplinkose nurodytose 12.5. punkte. Esant poreikiui (dėl modelio tikslumo) nusimatyti papildomus triukšmo matavimus.</w:t>
      </w:r>
    </w:p>
    <w:p w14:paraId="4119FFE2"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Triukšmo matavimus turi atlikti akredituota tokiai veiklai laboratorija. Matavimo planą su nurodytais darbo režimais, laiku ir vietomis suderinti su PSO.</w:t>
      </w:r>
    </w:p>
    <w:p w14:paraId="4119FFE3"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Atliekant triukšmo vertinimą/modeliavimą sumodeliuoti tokias triukšmo užtvaras, kad veikiant AT-44 bei visiems kitiems esamiems įrenginiams numatytiems veikti kartu (įskaitant LitPol Link, Alytus TP ir Alytaus sinchroninio kompensatoriaus įrenginius), ekvivalentinis garso slėgio lygis LAeqT nakties metu artimiausiose gyvenamosiose aplinkose (įskaitant: 1) Paplanskų g. 34, Butkūnų k., Alytaus sen., Alytaus r. sav.; 2)</w:t>
      </w:r>
      <w:r>
        <w:rPr>
          <w:sz w:val="22"/>
          <w:szCs w:val="22"/>
          <w:lang w:val="lt-LT"/>
        </w:rPr>
        <w:t xml:space="preserve"> </w:t>
      </w:r>
      <w:r>
        <w:rPr>
          <w:rFonts w:ascii="Arial" w:hAnsi="Arial" w:cs="Arial"/>
          <w:sz w:val="22"/>
          <w:szCs w:val="22"/>
          <w:lang w:val="lt-LT"/>
        </w:rPr>
        <w:t>Lankų g. 36, Butrimiškių k., Alytaus sen., Alytaus r. sav.; 3) Kauno g. 140, Rutkos k., Alytaus sen., Alytaus r. sav.; 4)</w:t>
      </w:r>
      <w:r>
        <w:rPr>
          <w:sz w:val="22"/>
          <w:szCs w:val="22"/>
          <w:lang w:val="lt-LT"/>
        </w:rPr>
        <w:t xml:space="preserve"> </w:t>
      </w:r>
      <w:r>
        <w:rPr>
          <w:rFonts w:ascii="Arial" w:hAnsi="Arial" w:cs="Arial"/>
          <w:sz w:val="22"/>
          <w:szCs w:val="22"/>
          <w:lang w:val="lt-LT"/>
        </w:rPr>
        <w:t>Kauno g. 144, Rutkos k., Alytaus sen., Alytaus r. sav.; 5)</w:t>
      </w:r>
      <w:r>
        <w:rPr>
          <w:sz w:val="22"/>
          <w:szCs w:val="22"/>
          <w:lang w:val="lt-LT"/>
        </w:rPr>
        <w:t xml:space="preserve"> </w:t>
      </w:r>
      <w:r>
        <w:rPr>
          <w:rFonts w:ascii="Arial" w:hAnsi="Arial" w:cs="Arial"/>
          <w:sz w:val="22"/>
          <w:szCs w:val="22"/>
          <w:lang w:val="lt-LT"/>
        </w:rPr>
        <w:t xml:space="preserve">Pavasario g. 8, Butrimiškių k., Alytaus sen., Alytaus r. sav.), neviršytų 42 dBA (įvertinant toninį garsą). </w:t>
      </w:r>
    </w:p>
    <w:p w14:paraId="4119FFE4"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Atlikus triukšmo vertinimą/modeliavimą turi būti atsakyta į klausimą, kokių minimalių parametrų turi būti triukšmo užtvaros, kad veikiant AT-44 ir kitiems įrenginiams numatytiems </w:t>
      </w:r>
      <w:r>
        <w:rPr>
          <w:rFonts w:ascii="Arial" w:hAnsi="Arial" w:cs="Arial"/>
          <w:sz w:val="22"/>
          <w:szCs w:val="22"/>
          <w:lang w:val="lt-LT"/>
        </w:rPr>
        <w:lastRenderedPageBreak/>
        <w:t>veikti kartu būtų išlaikytas 12.5. punkte nurodytas reikalavimas. Tam tikslui triukšmo vertinime ir PP turi būti pateikti pagrindiniai reikalingų triukšmo užtvarų parametrai: matmenys, išdėstymas, atstumas nuo AT-44, akustiniai parametrai (garso sugertis (DLα) ir garso sugerties klasė, garso ore silpninimas (DL</w:t>
      </w:r>
      <w:r>
        <w:rPr>
          <w:rFonts w:ascii="Arial" w:hAnsi="Arial" w:cs="Arial"/>
          <w:sz w:val="22"/>
          <w:szCs w:val="22"/>
          <w:vertAlign w:val="subscript"/>
          <w:lang w:val="lt-LT"/>
        </w:rPr>
        <w:t>R</w:t>
      </w:r>
      <w:r>
        <w:rPr>
          <w:rFonts w:ascii="Arial" w:hAnsi="Arial" w:cs="Arial"/>
          <w:sz w:val="22"/>
          <w:szCs w:val="22"/>
          <w:lang w:val="lt-LT"/>
        </w:rPr>
        <w:t xml:space="preserve"> ) ir garso ore silpninimo klasė),</w:t>
      </w:r>
    </w:p>
    <w:p w14:paraId="4119FFE5"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PP turi būti nurodyta, kad triukšmo užtvaros šiuo projektu nebus projektuojamos ir įrengiamos, tačiau prieš įjungiant AT-44 kitu projektu bus suprojektuotos ir įrengtos fizinės apsaugos užtvaros atliekančios triukšmo užtvarų funkciją.</w:t>
      </w:r>
    </w:p>
    <w:p w14:paraId="4119FFE6"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Suprojektuoti ir įrengti AT-44 alyvos duobės prijungimą prie esamos paviršinių nuotekų surenkamų nuo esamų AT duobių ir avarijų atveju išsiliejusios alyvos surinkimo sistemos. Nesant galimybei prijungti prie esamos surinkimo sistemos suprojektuoti ir įrengti atskirą paviršinių nuotekų ir alyvos surinkimo sistemą. </w:t>
      </w:r>
    </w:p>
    <w:p w14:paraId="4119FFE7"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Reikalavimai paviršinių nuotekų ir alyvos surinkimo sistemai:</w:t>
      </w:r>
    </w:p>
    <w:p w14:paraId="4119FFE8"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paviršinių nuotekų ir alyvos surinkimo sistemą turi sudaryti: srauto paskirstymo šulinys (su alyvos jutikliu ir automatine sklende su elektrine pavara), požeminis (-iai) alyvos surinkimo rezervuaras (-ai), paviršinių nuotekų valymo įrenginys (naftos gaudyklė su smėliagaude), nuotekų mėginių paėmimo šuliniai (prieš ir po valymo) ir sklendė šulinyje prieš išleidimą, kuri esant reikalui, per 10 min. nuo sprendimo priėmimo uždarytų nuotekų išleistuvą; </w:t>
      </w:r>
    </w:p>
    <w:p w14:paraId="4119FFE9"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paviršiai, ant kurių gali patekti alyva, turi būti padengti vandeniui nelaidžia kieta danga ir įrengti taip, kad nuotekos nepatektų ant šalia esančių teritorijų ir atvirkščiai;</w:t>
      </w:r>
    </w:p>
    <w:p w14:paraId="4119FFEA"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paviršinių nuotekų ir alyvos surinkimo sistemos našumas ir efektyvumas turi užtikrinti Paviršinių nuotekų tvarkymo reglamento 18 punkte nustatytas sąlygas įskaitant didžiausias leistinas teršalų koncentracijas;</w:t>
      </w:r>
    </w:p>
    <w:p w14:paraId="4119FFEB"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alyvos surinkimo rezervuaras turi talpinti alyvos turinčio įrenginio visą alyvą su 20% atsarga. Požeminis alyvos surinkimo rezervuaras turi būti tinkamas saugoti naftos produktus (su dvigubomis sienelėmis, tarpusienyje kontroliuojamas slėgis);</w:t>
      </w:r>
    </w:p>
    <w:p w14:paraId="4119FFEC"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alyvos surinkimo rezervuare turi būti du lygio davikliai: vienas signalizuoja apie 20 % tūrio alyvos rezervuaro užpildymą, kitas apie 80 % tūrio užpildymą;</w:t>
      </w:r>
    </w:p>
    <w:p w14:paraId="4119FFED"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alyvos surinkimo rezervuarą (-us) projektuoti ir parinkti taip, kad kiekvienas rezervuaras būtų ne didesnis, nei 49,99 m3 talpos, išskyrus atvejus, kai rinkoje nėra reikiamų tūrių rezervuarų kombinacijos ir toks tūrio ribojimas sąlygotų perteklinį suminio tūrio sprendinį viršijantį 30 % reikalingo tūrio;</w:t>
      </w:r>
    </w:p>
    <w:p w14:paraId="4119FFEE"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jei projektuojami didesni, nei 49,99 m3 talpos rezervuarai, projekte įvertinti ir nurodyti ar tokie rezervuarai laikomi potencialiai pavojingais įrenginiais ir ar juos privaloma registruoti potencialiai pavojingų įrenginių valstybės registre;</w:t>
      </w:r>
    </w:p>
    <w:p w14:paraId="4119FFEF"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alyvos surinkimo sistemos vamzdyną nuo AT-44 alyvos surinkimo duobių iki alyvos surinkimo rezervuarų projektuoti tokį, kuris būtų tinkamas aukštos temperatūros alyvos nuvedimui (avarinio alyvos išsiliejimo atveju);</w:t>
      </w:r>
    </w:p>
    <w:p w14:paraId="4119FFF0"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lastRenderedPageBreak/>
        <w:t>srauto paskirstymo šulinyje turi būti įrengta automatinė sklendė su elektros pavara nuotekų srauto uždarymui ir nukreipimui į alyvos surinkimo talpą. Sklendė turi būti valdoma signalu iš signalizuojančio įtaiso apie valymo įrenginyje įtekėjusią alyvą. Po įvykio sklendė turi būti atidaroma valdant vietoje po to, kai atvykęs personalas apžiūrės ir pašalins avarijos pasekmes. Sklendė eksploatuojama drėgnose sąlygose (šulinyje), todėl ji turi būti atitinkamo išpildymo ir galios;</w:t>
      </w:r>
    </w:p>
    <w:p w14:paraId="4119FFF1"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turi būti sumontuota įranga signalų (apie ištekėjusios alyvos aptikimą, sklendžių būseną (atidarytos/uždarytos), alyvos/vandens lygį surinkimo rezervuare (pasiekus 20% ir 80 % tūrio užpildymą)) perdavimui per RAA patalpoje esantį bendrapastotinį valdiklį į DVS;</w:t>
      </w:r>
    </w:p>
    <w:p w14:paraId="4119FFF2" w14:textId="77777777" w:rsidR="00EE448D" w:rsidRDefault="0041629E">
      <w:pPr>
        <w:pStyle w:val="ListParagraph"/>
        <w:numPr>
          <w:ilvl w:val="1"/>
          <w:numId w:val="34"/>
        </w:numPr>
        <w:spacing w:line="360" w:lineRule="auto"/>
        <w:ind w:left="851" w:hanging="567"/>
        <w:jc w:val="both"/>
        <w:rPr>
          <w:rFonts w:ascii="Arial" w:hAnsi="Arial" w:cs="Arial"/>
          <w:sz w:val="22"/>
          <w:szCs w:val="22"/>
          <w:lang w:val="lt-LT"/>
        </w:rPr>
      </w:pPr>
      <w:r>
        <w:rPr>
          <w:rFonts w:ascii="Arial" w:hAnsi="Arial" w:cs="Arial"/>
          <w:sz w:val="22"/>
          <w:szCs w:val="22"/>
          <w:lang w:val="lt-LT"/>
        </w:rPr>
        <w:t>TDP nurodyti įpareigojimus rangovui:</w:t>
      </w:r>
    </w:p>
    <w:p w14:paraId="4119FFF3"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TDP turi būti aprašyta įrengtos paviršinių nuotekų ir alyvos surinkimo sistemos veikimo bandymų metodika;</w:t>
      </w:r>
    </w:p>
    <w:p w14:paraId="4119FFF4"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bandomosios eksploatacijos metu organizuoti ir atlikti paviršinių nuotekų ir alyvos surinkimo sistemos veikimo išbandymą dalyvaujant PSO atstovams;</w:t>
      </w:r>
    </w:p>
    <w:p w14:paraId="4119FFF5"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parengti ir pateikti įrengtų paviršinių nuotekų ir alyvos surinkimo sistemų eksploatavimo instrukcija;</w:t>
      </w:r>
    </w:p>
    <w:p w14:paraId="4119FFF6"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savo sąskaita, nepažeidžiant aplinkosaugos reikalavimų, organizuoti ir vykdyti projekto įgyvendinimo metu susidarančių atliekų bei naujai gautų įrenginių pakuotės atliekų surinkimą, rūšiavimą, ženklinimą, laikiną saugojimą ir perdavimą atitinkamiems pagal atliekų rūšį atliekų tvarkytojams, vykdyti atliekų apskaitą ir teikti ataskaitas „Atliekų tvarkymo taisyklių“, „Atliekų susidarymo ir tvarkymo apskaitos ir ataskaitų teikimo taisyklių“ nustatyta tvarka (GPAIS sistemoje);</w:t>
      </w:r>
    </w:p>
    <w:p w14:paraId="4119FFF7"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atliekų apskaitos dokumentuose turi būti nurodytas statomo objekto pavadinimas ir adresas, jų kopijas pateikti techninę priežiūrą vykdantiems asmenims;</w:t>
      </w:r>
    </w:p>
    <w:p w14:paraId="4119FFF8"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PSO reikmėms nereikalingi įrenginiai ir konstrukcijos turi būti išmontuoti arba atskirti ir išrūšiuoti iki atskirų atliekų rūšių pagal atliekų kodus. Demontuota elektros įranga, įskaitant alyvinius įrenginius, atliekų tvarkytojams perduodama neišardyta, jeigu tokią įrangą galima vežti kaip gabaritinį krovinį. Atskirų įrangos elementų, kurių išmontavimas numatytas technologiškai, išmontavimo darbai (pvz. didžiatūrių jungtuvų įvadų išmontavimas) nelaikomi ardymu. Demontuotos elektros įrangos ardymą atlieka atliekų tvarkytojai turintys teisę tvarkyti šias atliekas. Visi demontuotos elektros įrangos ardymo darbai atliekami tik atliekų tvarkytojo teritorijoje. Prieš perduodant atliekų tvarkytojams alyvinius elektros įrenginius, Rangovai privalo organizuoti alyvos išleidimą bei jos pridavimą atliekų tvarkytojams. IEC tipo srovės matavimo transformatorius IMB konstrukcijos su smėliu, kurių alyvos išleidimas sudėtingas galima perduoti atliekų tvarkytojui ir neišleidus iš jų alyvos, jeigu įrenginiai yra sandarūs ir užtikrinamas saugus šių įrenginių pakrovimas bei nugabenimas iki atliekų priėmimo vietos. Atliekų tvarkytojas, </w:t>
      </w:r>
      <w:r>
        <w:rPr>
          <w:rFonts w:ascii="Arial" w:hAnsi="Arial" w:cs="Arial"/>
          <w:sz w:val="22"/>
          <w:szCs w:val="22"/>
          <w:lang w:val="lt-LT"/>
        </w:rPr>
        <w:lastRenderedPageBreak/>
        <w:t>kuriam perduodamos atliekos, privalo turėti tokių atliekų tvarkymo licenciją ir išduoti pavojingųjų atliekų lydraštį visam įrenginių svoriui.;</w:t>
      </w:r>
    </w:p>
    <w:p w14:paraId="4119FFF9"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susidariusias antrines žaliavas (metalus) surinkti ir saugoti objekte bei dalyvaujant PSO atstovams, perduoti nurodytai atliekas perdirbančiai įmonei su kuria PSO turi galiojančią sutartį (atliekų perdavimą patvirtinančiuose dokumentuose (perdavimo-priėmimo aktai, vežimo lydraščiai ir kt.) atliekų darytoju nurodant PSO), o kitas susidariusias atliekas savo sąskaita perduoti atitinkamoms pagal atliekų rūšį atliekas tvarkančioms įmonėms (atliekų perdavimą patvirtinančiuose dokumentuose atliekų darytoju nurodant rangovą);</w:t>
      </w:r>
    </w:p>
    <w:p w14:paraId="4119FFFA"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objekto techninio įvertinimo komisijai pateikti bendrą objekte susidariusių atliekų ataskaitą (metines ataskaitas Excel (*.xlsx) formatu (ištrauktas iš GPAIS) ir/ar ataskaitą už visą rekonstrukcijos laikotarpį, suformuotą naudojantis GPAIS, taip pat Excel (*.xlsx) formatu), ir atliekų perdavimą patvirtinančius dokumentus;</w:t>
      </w:r>
    </w:p>
    <w:p w14:paraId="4119FFFB"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užregistruoti alyvos surinkimo rezervuarą (-us) potencialiai pavojingų įrenginių valstybės registre, jei šiuos rezervuarus privaloma registruoti;</w:t>
      </w:r>
    </w:p>
    <w:p w14:paraId="4119FFFC" w14:textId="77777777" w:rsidR="00EE448D" w:rsidRDefault="0041629E">
      <w:pPr>
        <w:pStyle w:val="ListParagraph"/>
        <w:numPr>
          <w:ilvl w:val="2"/>
          <w:numId w:val="34"/>
        </w:numPr>
        <w:spacing w:line="360" w:lineRule="auto"/>
        <w:ind w:left="1134" w:hanging="567"/>
        <w:jc w:val="both"/>
        <w:rPr>
          <w:rFonts w:ascii="Arial" w:hAnsi="Arial" w:cs="Arial"/>
          <w:sz w:val="22"/>
          <w:szCs w:val="22"/>
          <w:lang w:val="lt-LT"/>
        </w:rPr>
      </w:pPr>
      <w:r>
        <w:rPr>
          <w:rFonts w:ascii="Arial" w:hAnsi="Arial" w:cs="Arial"/>
          <w:sz w:val="22"/>
          <w:szCs w:val="22"/>
          <w:lang w:val="lt-LT"/>
        </w:rPr>
        <w:t>vykdyti importuojamos apmokestinamosios pakuotės ir apmokestinamųjų gaminių apskaitą  „Pakuočių ir pakuočių atliekų tvarkymo įstatymo“, „Atliekų tvarkymo įstatymo” ir kitų teisės aktų nustatyta tvarka. Pateikti PSO parengtas ataskaitas, ir, jei būtina, šių ataskaitų pagrindu, parengti mokesčių deklaraciją ir sumokėti mokesčius.</w:t>
      </w:r>
    </w:p>
    <w:p w14:paraId="4119FFFD" w14:textId="77777777" w:rsidR="00EE448D" w:rsidRDefault="0041629E">
      <w:pPr>
        <w:pStyle w:val="Heading1"/>
        <w:numPr>
          <w:ilvl w:val="0"/>
          <w:numId w:val="34"/>
        </w:numPr>
        <w:spacing w:before="120" w:after="120"/>
        <w:ind w:firstLine="567"/>
        <w:rPr>
          <w:rFonts w:ascii="Arial" w:hAnsi="Arial" w:cs="Arial"/>
          <w:szCs w:val="22"/>
          <w:lang w:val="lt-LT"/>
        </w:rPr>
      </w:pPr>
      <w:bookmarkStart w:id="60" w:name="_Toc455492587"/>
      <w:bookmarkStart w:id="61" w:name="_Toc456176968"/>
      <w:bookmarkStart w:id="62" w:name="_Toc218509495"/>
      <w:bookmarkStart w:id="63" w:name="_Toc421452280"/>
      <w:bookmarkEnd w:id="59"/>
      <w:r>
        <w:rPr>
          <w:rFonts w:ascii="Arial" w:hAnsi="Arial" w:cs="Arial"/>
          <w:szCs w:val="22"/>
          <w:lang w:val="lt-LT"/>
        </w:rPr>
        <w:t>GAISRINĖS SAUGOS, DARBUOTOJŲ SAUGOS DALIS</w:t>
      </w:r>
      <w:bookmarkEnd w:id="60"/>
      <w:bookmarkEnd w:id="61"/>
      <w:bookmarkEnd w:id="62"/>
    </w:p>
    <w:p w14:paraId="4119FFFE" w14:textId="77777777" w:rsidR="00EE448D" w:rsidRDefault="00EE448D">
      <w:pPr>
        <w:rPr>
          <w:lang w:val="lt-LT"/>
        </w:rPr>
      </w:pPr>
    </w:p>
    <w:p w14:paraId="4119FFFF" w14:textId="77777777" w:rsidR="00EE448D" w:rsidRDefault="0041629E">
      <w:pPr>
        <w:pStyle w:val="ListParagraph"/>
        <w:numPr>
          <w:ilvl w:val="1"/>
          <w:numId w:val="37"/>
        </w:numPr>
        <w:spacing w:line="360" w:lineRule="auto"/>
        <w:ind w:left="851" w:hanging="567"/>
        <w:jc w:val="both"/>
        <w:rPr>
          <w:rFonts w:ascii="Arial" w:hAnsi="Arial" w:cs="Arial"/>
          <w:sz w:val="22"/>
          <w:szCs w:val="22"/>
          <w:lang w:val="lt-LT"/>
        </w:rPr>
      </w:pPr>
      <w:r>
        <w:rPr>
          <w:rFonts w:ascii="Arial" w:hAnsi="Arial" w:cs="Arial"/>
          <w:sz w:val="22"/>
          <w:szCs w:val="22"/>
          <w:lang w:val="lt-LT"/>
        </w:rPr>
        <w:t>Projektavimo metu įvertinti, ar bus užtikrintas pakankamas vandens tiekimas AT-44 gesinimui iš esamų gaisrinių hidrantų, o jei nepakankamas, tuomet projektuoti papildomą vandens paėmimo vietą/hidrantą.</w:t>
      </w:r>
    </w:p>
    <w:p w14:paraId="411A0000" w14:textId="77777777" w:rsidR="00EE448D" w:rsidRDefault="0041629E">
      <w:pPr>
        <w:pStyle w:val="ListParagraph"/>
        <w:numPr>
          <w:ilvl w:val="1"/>
          <w:numId w:val="37"/>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 Prie vandens paėmimo šulinių turi būti užtikrintas geras privažiavimas gaisriniams automobiliams. </w:t>
      </w:r>
    </w:p>
    <w:p w14:paraId="411A0001" w14:textId="77777777" w:rsidR="00EE448D" w:rsidRDefault="0041629E">
      <w:pPr>
        <w:pStyle w:val="ListParagraph"/>
        <w:numPr>
          <w:ilvl w:val="1"/>
          <w:numId w:val="37"/>
        </w:numPr>
        <w:spacing w:line="360" w:lineRule="auto"/>
        <w:ind w:left="851" w:hanging="567"/>
        <w:jc w:val="both"/>
        <w:rPr>
          <w:rFonts w:ascii="Arial" w:hAnsi="Arial" w:cs="Arial"/>
          <w:sz w:val="22"/>
          <w:szCs w:val="22"/>
          <w:lang w:val="lt-LT"/>
        </w:rPr>
      </w:pPr>
      <w:r>
        <w:rPr>
          <w:rFonts w:ascii="Arial" w:hAnsi="Arial" w:cs="Arial"/>
          <w:sz w:val="22"/>
          <w:szCs w:val="22"/>
          <w:lang w:val="lt-LT"/>
        </w:rPr>
        <w:t>Jeigu nuo vandens paėmimo vietų iki saugomų objektų atstumas didesnis nei 200 m. vietoje vandens paėmimo šulinių turi būti įrengtas žiedinis lauko priešgaisrinis vandentiekis su antžeminiais hidrantais.</w:t>
      </w:r>
    </w:p>
    <w:p w14:paraId="411A0002" w14:textId="77777777" w:rsidR="00EE448D" w:rsidRDefault="0041629E">
      <w:pPr>
        <w:pStyle w:val="ListParagraph"/>
        <w:numPr>
          <w:ilvl w:val="1"/>
          <w:numId w:val="37"/>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Numatyti vietas gaisrinei technikai (įrangai) įžeminti. Jos turi būti prie vandens paėmimo šulinių ir 15-20 metrų nuo alyva pripildytų įrenginių, technologinių pastatų. Gaisrinei technikai (įrangai) įžeminti skirtos įžeminimo juostos privalo turėti nedažytą 50 mm tarpą įžemikliui uždėti. Prie tos pačios juostos (50-70 mm atstumu nuo nedažytos dalies) papildomai įrengti 10 mm diametro ir 20, 30 mm ilgio cinkuoto metalo varžtą su sparnaveržle. </w:t>
      </w:r>
    </w:p>
    <w:p w14:paraId="411A0003" w14:textId="77777777" w:rsidR="00EE448D" w:rsidRDefault="0041629E">
      <w:pPr>
        <w:pStyle w:val="ListParagraph"/>
        <w:numPr>
          <w:ilvl w:val="1"/>
          <w:numId w:val="37"/>
        </w:numPr>
        <w:spacing w:line="360" w:lineRule="auto"/>
        <w:ind w:left="851" w:hanging="567"/>
        <w:jc w:val="both"/>
        <w:rPr>
          <w:rFonts w:ascii="Arial" w:hAnsi="Arial" w:cs="Arial"/>
          <w:sz w:val="22"/>
          <w:szCs w:val="22"/>
          <w:lang w:val="lt-LT"/>
        </w:rPr>
      </w:pPr>
      <w:r>
        <w:rPr>
          <w:rFonts w:ascii="Arial" w:hAnsi="Arial" w:cs="Arial"/>
          <w:sz w:val="22"/>
          <w:szCs w:val="22"/>
          <w:lang w:val="lt-LT"/>
        </w:rPr>
        <w:t>Vietos, skirtos įžeminti gaisrinei technikai turi būti pažymėtos užrašu „Gaisrinės technikos įžeminimo vieta”, juodomis raidėmis raudoname fone. Užrašas tvirtinamas ant metalinės plokštės , kurios matmenys 150x400 (±10)mm.</w:t>
      </w:r>
    </w:p>
    <w:p w14:paraId="411A0004" w14:textId="77777777" w:rsidR="00EE448D" w:rsidRDefault="0041629E">
      <w:pPr>
        <w:pStyle w:val="ListParagraph"/>
        <w:numPr>
          <w:ilvl w:val="1"/>
          <w:numId w:val="37"/>
        </w:numPr>
        <w:spacing w:line="360" w:lineRule="auto"/>
        <w:ind w:left="851" w:hanging="567"/>
        <w:jc w:val="both"/>
        <w:rPr>
          <w:rFonts w:ascii="Arial" w:hAnsi="Arial" w:cs="Arial"/>
          <w:sz w:val="22"/>
          <w:szCs w:val="22"/>
          <w:lang w:val="lt-LT"/>
        </w:rPr>
      </w:pPr>
      <w:r>
        <w:rPr>
          <w:rFonts w:ascii="Arial" w:hAnsi="Arial" w:cs="Arial"/>
          <w:sz w:val="22"/>
          <w:szCs w:val="22"/>
          <w:lang w:val="lt-LT"/>
        </w:rPr>
        <w:lastRenderedPageBreak/>
        <w:t>Elektromagnetinių laukų ekspozicija skirstyklos teritorijoje neturi viršyti Lietuvos Respublikos socialinės apsaugos ir darbo ministro 2015 m. spalio 30 d. įsakymu Nr. A1-614 patvirtintų Darbuotojų apsaugos nuo elektromagnetinių laukų keliamos rizikos nuostatų nustatytų ribinių dydžių.</w:t>
      </w:r>
    </w:p>
    <w:p w14:paraId="411A0005" w14:textId="77777777" w:rsidR="00EE448D" w:rsidRDefault="0041629E">
      <w:pPr>
        <w:pStyle w:val="ListParagraph"/>
        <w:numPr>
          <w:ilvl w:val="1"/>
          <w:numId w:val="37"/>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 TDP nurodyti didžiausio galimo elektromagnetinio lauko poveikio vertes tipinėse skirstyklos vietose: prie komutacinių aparatų valdymo įtaisų, prie komercinės apskaitos spintų ar kitas.</w:t>
      </w:r>
    </w:p>
    <w:p w14:paraId="411A0006" w14:textId="77777777" w:rsidR="00EE448D" w:rsidRDefault="0041629E">
      <w:pPr>
        <w:pStyle w:val="ListParagraph"/>
        <w:numPr>
          <w:ilvl w:val="1"/>
          <w:numId w:val="37"/>
        </w:numPr>
        <w:spacing w:line="360" w:lineRule="auto"/>
        <w:ind w:left="851" w:hanging="567"/>
        <w:jc w:val="both"/>
        <w:rPr>
          <w:rFonts w:ascii="Arial" w:hAnsi="Arial" w:cs="Arial"/>
          <w:sz w:val="22"/>
          <w:szCs w:val="22"/>
          <w:lang w:val="lt-LT"/>
        </w:rPr>
      </w:pPr>
      <w:r>
        <w:rPr>
          <w:rFonts w:ascii="Arial" w:hAnsi="Arial" w:cs="Arial"/>
          <w:sz w:val="22"/>
          <w:szCs w:val="22"/>
          <w:lang w:val="lt-LT"/>
        </w:rPr>
        <w:t>TDP numatyti projektinius sprendinius, nustatančius technines priemones, darbų metodus, užtikrinant darbuotojų saugą ir sveikatą.</w:t>
      </w:r>
    </w:p>
    <w:p w14:paraId="411A0007" w14:textId="77777777" w:rsidR="00EE448D" w:rsidRDefault="0041629E">
      <w:pPr>
        <w:pStyle w:val="ListParagraph"/>
        <w:numPr>
          <w:ilvl w:val="1"/>
          <w:numId w:val="37"/>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 Projekte nurodyti įpareigojimus rangovui:</w:t>
      </w:r>
    </w:p>
    <w:p w14:paraId="411A0008" w14:textId="77777777" w:rsidR="00EE448D" w:rsidRDefault="0041629E">
      <w:pPr>
        <w:pStyle w:val="ListParagraph"/>
        <w:numPr>
          <w:ilvl w:val="2"/>
          <w:numId w:val="37"/>
        </w:numPr>
        <w:spacing w:line="360" w:lineRule="auto"/>
        <w:ind w:left="1134" w:hanging="567"/>
        <w:jc w:val="both"/>
        <w:rPr>
          <w:rFonts w:ascii="Arial" w:hAnsi="Arial" w:cs="Arial"/>
          <w:sz w:val="22"/>
          <w:szCs w:val="22"/>
          <w:lang w:val="lt-LT"/>
        </w:rPr>
      </w:pPr>
      <w:r>
        <w:rPr>
          <w:rFonts w:ascii="Arial" w:hAnsi="Arial" w:cs="Arial"/>
          <w:sz w:val="22"/>
          <w:szCs w:val="22"/>
          <w:lang w:val="lt-LT"/>
        </w:rPr>
        <w:t>bandomojo įjungimo metu atlikti elektromagnetinio lauko matavimus tipinėse skirstyklos (330 kV) darbo vietose: kiekviename prijunginyje prie komutacinių aparatų valdymo įtaisų (ne mažiau 3 taškų), prie visų komercinės apskaitos spintų, PVP, praėjimo takuose/keliuose (ne mažiau 3 taškai). Pateikti akredituotos laboratorijos išduotus matavimo protokolus, parengti elektromagnetinių laukų pasiskirstymo skirstyklos teritorijoje žemėlapį (pastotės schema su nurodytais matavimo taškais ir legendoje parašytais elektromagnetinių ir elektrinių laukų dydžiais);</w:t>
      </w:r>
    </w:p>
    <w:p w14:paraId="411A0009" w14:textId="77777777" w:rsidR="00EE448D" w:rsidRDefault="0041629E">
      <w:pPr>
        <w:pStyle w:val="ListParagraph"/>
        <w:numPr>
          <w:ilvl w:val="2"/>
          <w:numId w:val="37"/>
        </w:numPr>
        <w:spacing w:line="360" w:lineRule="auto"/>
        <w:ind w:left="1134" w:hanging="567"/>
        <w:jc w:val="both"/>
        <w:rPr>
          <w:rFonts w:ascii="Arial" w:hAnsi="Arial" w:cs="Arial"/>
          <w:sz w:val="22"/>
          <w:szCs w:val="22"/>
          <w:lang w:val="lt-LT"/>
        </w:rPr>
      </w:pPr>
      <w:r>
        <w:rPr>
          <w:rFonts w:ascii="Arial" w:hAnsi="Arial" w:cs="Arial"/>
          <w:sz w:val="22"/>
          <w:szCs w:val="22"/>
          <w:lang w:val="lt-LT"/>
        </w:rPr>
        <w:t>vykdant darbus gyvenvietėse, aptverti statybos aikšteles pagal Rangovų saugaus darbo organizavimo ir vykdymo LITGRID AB Objektuose tvarkos aprašo reikalavimus (</w:t>
      </w:r>
      <w:r>
        <w:rPr>
          <w:rFonts w:ascii="Arial" w:hAnsi="Arial" w:cs="Arial"/>
          <w:b/>
          <w:sz w:val="22"/>
          <w:szCs w:val="22"/>
          <w:lang w:val="lt-LT"/>
        </w:rPr>
        <w:t>63 Priedas</w:t>
      </w:r>
      <w:r>
        <w:rPr>
          <w:rFonts w:ascii="Arial" w:hAnsi="Arial" w:cs="Arial"/>
          <w:sz w:val="22"/>
          <w:szCs w:val="22"/>
          <w:lang w:val="lt-LT"/>
        </w:rPr>
        <w:t>), kitose vietovėse aptverti iškastas duobes, jei darbai nesibaigia per 1 dieną.</w:t>
      </w:r>
    </w:p>
    <w:p w14:paraId="411A000A" w14:textId="77777777" w:rsidR="00EE448D" w:rsidRDefault="0041629E">
      <w:pPr>
        <w:spacing w:line="360" w:lineRule="auto"/>
        <w:ind w:left="567"/>
        <w:jc w:val="both"/>
        <w:rPr>
          <w:rFonts w:ascii="Arial" w:hAnsi="Arial" w:cs="Arial"/>
          <w:sz w:val="22"/>
          <w:szCs w:val="22"/>
          <w:lang w:val="lt-LT"/>
        </w:rPr>
      </w:pPr>
      <w:r>
        <w:rPr>
          <w:rFonts w:ascii="Arial" w:hAnsi="Arial" w:cs="Arial"/>
          <w:sz w:val="22"/>
          <w:szCs w:val="22"/>
          <w:lang w:val="lt-LT"/>
        </w:rPr>
        <w:t>13.10.</w:t>
      </w:r>
      <w:r>
        <w:rPr>
          <w:lang w:val="lt-LT"/>
        </w:rPr>
        <w:t xml:space="preserve"> </w:t>
      </w:r>
      <w:r>
        <w:rPr>
          <w:rFonts w:ascii="Arial" w:hAnsi="Arial" w:cs="Arial"/>
          <w:sz w:val="22"/>
          <w:szCs w:val="22"/>
          <w:lang w:val="lt-LT"/>
        </w:rPr>
        <w:t>Rangovas prieš vykdydamas statybos darbus turi parengti ir su užsakovu suderinti Darbuotojų saugos ir sveikatos, aplinkosaugos ir gaisrinės saugos planą. Plano struktūra pridedama (</w:t>
      </w:r>
      <w:r>
        <w:rPr>
          <w:rFonts w:ascii="Arial" w:hAnsi="Arial" w:cs="Arial"/>
          <w:b/>
          <w:bCs/>
          <w:sz w:val="22"/>
          <w:szCs w:val="22"/>
          <w:lang w:val="lt-LT"/>
        </w:rPr>
        <w:t>64 Priedas</w:t>
      </w:r>
      <w:r>
        <w:rPr>
          <w:rFonts w:ascii="Arial" w:hAnsi="Arial" w:cs="Arial"/>
          <w:sz w:val="22"/>
          <w:szCs w:val="22"/>
          <w:lang w:val="lt-LT"/>
        </w:rPr>
        <w:t>).</w:t>
      </w:r>
    </w:p>
    <w:bookmarkEnd w:id="17"/>
    <w:bookmarkEnd w:id="18"/>
    <w:bookmarkEnd w:id="19"/>
    <w:bookmarkEnd w:id="63"/>
    <w:p w14:paraId="411A000B" w14:textId="77777777" w:rsidR="00EE448D" w:rsidRDefault="00EE448D">
      <w:pPr>
        <w:tabs>
          <w:tab w:val="left" w:pos="1276"/>
        </w:tabs>
        <w:jc w:val="both"/>
        <w:rPr>
          <w:rFonts w:ascii="Arial" w:hAnsi="Arial" w:cs="Arial"/>
          <w:vanish/>
          <w:sz w:val="22"/>
          <w:szCs w:val="22"/>
          <w:lang w:val="lt-LT"/>
        </w:rPr>
      </w:pPr>
    </w:p>
    <w:p w14:paraId="411A000C" w14:textId="77777777" w:rsidR="00EE448D" w:rsidRDefault="0041629E">
      <w:pPr>
        <w:pStyle w:val="Heading1"/>
        <w:numPr>
          <w:ilvl w:val="0"/>
          <w:numId w:val="34"/>
        </w:numPr>
        <w:spacing w:before="120" w:after="120" w:line="360" w:lineRule="auto"/>
        <w:ind w:firstLine="567"/>
        <w:rPr>
          <w:rFonts w:ascii="Arial" w:hAnsi="Arial" w:cs="Arial"/>
          <w:szCs w:val="22"/>
          <w:lang w:val="lt-LT"/>
        </w:rPr>
      </w:pPr>
      <w:bookmarkStart w:id="64" w:name="_Toc218509497"/>
      <w:r>
        <w:rPr>
          <w:rFonts w:ascii="Arial" w:hAnsi="Arial" w:cs="Arial"/>
          <w:szCs w:val="22"/>
          <w:lang w:val="lt-LT"/>
        </w:rPr>
        <w:t>PRIEDAI</w:t>
      </w:r>
      <w:bookmarkEnd w:id="64"/>
    </w:p>
    <w:p w14:paraId="411A000D"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1 Priedas. Užsakovo informacijos reikalavimai (EIR)</w:t>
      </w:r>
    </w:p>
    <w:p w14:paraId="411A000E"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 xml:space="preserve">2 Priedas. Perdavimo tinklo objektų projektinių pasiūlymų sudėtis </w:t>
      </w:r>
    </w:p>
    <w:p w14:paraId="411A000F"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3 Priedas. Perdavimo tinklo objektų techninio darbo projekto sudėtis</w:t>
      </w:r>
    </w:p>
    <w:p w14:paraId="411A0010"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 Priedas. Techninių projektų specifikacijų sudarymui</w:t>
      </w:r>
    </w:p>
    <w:p w14:paraId="411A0011"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5 Priedas Pagrindines įrangos atitikties tproj_tech_spec_pagrindimo tvarka</w:t>
      </w:r>
    </w:p>
    <w:p w14:paraId="411A0012"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6 Priedas. Perdavimo tinklo objektų reikalavimai gamybos ir montavimo brėžiniams</w:t>
      </w:r>
    </w:p>
    <w:p w14:paraId="411A0013"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 xml:space="preserve">7 Priedas. Rekonstrukcijos darbų-atjungimų grafiko forma </w:t>
      </w:r>
    </w:p>
    <w:p w14:paraId="411A0014"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8 Priedas. Minimalūs informacijos saugos reikalavimai projektavimui ir diegimui</w:t>
      </w:r>
    </w:p>
    <w:p w14:paraId="411A0015"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9 Priedas. Minimalūs informacijos saugos reikalavimai paslaugų teikimui</w:t>
      </w:r>
    </w:p>
    <w:p w14:paraId="411A0016"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10 Priedas. Konfidencialumo įsipareigojimas</w:t>
      </w:r>
    </w:p>
    <w:p w14:paraId="411A0017"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11 Priedas. KONFIDENCIALU 400 KV filtrų aikštelės metalo konstrukcijos_sk-3_5-lt</w:t>
      </w:r>
    </w:p>
    <w:p w14:paraId="411A0018"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 xml:space="preserve">12 Priedas. KONFIDENCIALU 400 kV skirstyklos ir filtrų aikštelės pamatai_sk-2_5 </w:t>
      </w:r>
    </w:p>
    <w:p w14:paraId="411A0019"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13 Priedas. KONFIDENCIALU 400 kV ir 330 kV filtrų aikštelių aptvėrimo planas</w:t>
      </w:r>
    </w:p>
    <w:p w14:paraId="411A001A"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 xml:space="preserve">14 Priedas. KONFIDENCIALU 330 KV filtrų aikštelės metalo konstrukcijos_sk-3_6-lt </w:t>
      </w:r>
    </w:p>
    <w:p w14:paraId="411A001B"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lastRenderedPageBreak/>
        <w:t xml:space="preserve">15 Priedas. KONFIDENCIALU 330 kV skirstyklos ir filtrų aikštelės pamatai_sk-2_6-lt </w:t>
      </w:r>
    </w:p>
    <w:p w14:paraId="411A001C"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16 Priedas. Transformatorių duobė</w:t>
      </w:r>
    </w:p>
    <w:p w14:paraId="411A001D"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17 Priedas. KONFIDENCIALU Vandentiekis ir nuotekų šalinimas</w:t>
      </w:r>
    </w:p>
    <w:p w14:paraId="411A001E"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18 Priedas. Plieninių konstrukcijų dengimas cinku</w:t>
      </w:r>
    </w:p>
    <w:p w14:paraId="411A001F"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19 Priedas. KONFIDENCIALU 400 kV ir 330 kV filtrų aikštelių įžeminimas_e-1_5-laida-lt</w:t>
      </w:r>
    </w:p>
    <w:p w14:paraId="411A0020"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20 Priedas KONFIDENCIALU 400 kV ir 330 kV filtrų aikštelių kondensatorių duomenys</w:t>
      </w:r>
    </w:p>
    <w:p w14:paraId="411A0021"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21 Priedas KONFIDENCIALU 400 kV ir 330 kV filtrų aikštelių schema su gamintojo operatyviniais pavadinimais</w:t>
      </w:r>
    </w:p>
    <w:p w14:paraId="411A0022"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22 Priedas. GT_alyvoje_ištirpusių_dujų_kiekio_monitoringo_įrangai</w:t>
      </w:r>
    </w:p>
    <w:p w14:paraId="411A0023"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23 Priedas. 10 kV perjungimo įrenginiams</w:t>
      </w:r>
    </w:p>
    <w:p w14:paraId="411A0024"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24 Priedas. 330_kV_matavimo_transformatoriams</w:t>
      </w:r>
    </w:p>
    <w:p w14:paraId="411A0025"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25 Priedas. 400_kV_matavimo_transformatoriams</w:t>
      </w:r>
    </w:p>
    <w:p w14:paraId="411A0026"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26 Priedas. 330_kV_4kl_ribotuvams</w:t>
      </w:r>
    </w:p>
    <w:p w14:paraId="411A0027"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27 Priedas. 110-400_kV_vamzdiniams_laidininkams</w:t>
      </w:r>
    </w:p>
    <w:p w14:paraId="411A0028"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28 Priedas. 400-110_kV_laidams_TP_teritorijoje</w:t>
      </w:r>
    </w:p>
    <w:p w14:paraId="411A0029"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29 Priedas. 400_kV_atraminiams_izoliatoriams</w:t>
      </w:r>
    </w:p>
    <w:p w14:paraId="411A002A"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30 Priedas. 330_kV_atraminiams_izoliatoriams</w:t>
      </w:r>
    </w:p>
    <w:p w14:paraId="411A002B"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31 Priedas. 400-330-110 kv įrenginių prijungimo gnybtams</w:t>
      </w:r>
    </w:p>
    <w:p w14:paraId="411A002C"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 xml:space="preserve">32 Priedas. 400-330-110_kV_TP_izeminimo_konturo_irengimui </w:t>
      </w:r>
    </w:p>
    <w:p w14:paraId="411A002D"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33 Priedas. 400-330-110_kV_TP_izeminimo_konturo_elementams</w:t>
      </w:r>
    </w:p>
    <w:p w14:paraId="411A002E"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34 Priedas. PTOTPSŽ tvarkos aprašas</w:t>
      </w:r>
    </w:p>
    <w:p w14:paraId="411A002F" w14:textId="77777777" w:rsidR="00EE448D" w:rsidRDefault="0041629E">
      <w:pPr>
        <w:spacing w:line="360" w:lineRule="auto"/>
        <w:jc w:val="both"/>
        <w:rPr>
          <w:rFonts w:ascii="Arial" w:hAnsi="Arial" w:cs="Arial"/>
          <w:sz w:val="22"/>
          <w:szCs w:val="22"/>
          <w:lang w:val="lt-LT"/>
        </w:rPr>
      </w:pPr>
      <w:r>
        <w:rPr>
          <w:rFonts w:ascii="Arial" w:hAnsi="Arial" w:cs="Arial"/>
          <w:sz w:val="22"/>
          <w:szCs w:val="22"/>
          <w:lang w:val="lt-LT"/>
        </w:rPr>
        <w:t>35 Priedas. Techninių duomenų lentelėms</w:t>
      </w:r>
    </w:p>
    <w:p w14:paraId="411A0030"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36 Priedas. RAA kompleksinių bandymų aprašas</w:t>
      </w:r>
    </w:p>
    <w:p w14:paraId="411A0031"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37 Priedas. RAA Mikroprocesorinėms relėms ir valdikliams</w:t>
      </w:r>
    </w:p>
    <w:p w14:paraId="411A0032"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38 Priedas. 110_kV_RAA_strukturinių_schemų_aprašas</w:t>
      </w:r>
    </w:p>
    <w:p w14:paraId="411A0033"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39 Priedas. RAA Kontr kab. jung. RAA ir AS pirminius įrenginius</w:t>
      </w:r>
    </w:p>
    <w:p w14:paraId="411A0034"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40 Priedas. STR_lauko_ir_vidaus_spintų_vidinio_montažo_laidams</w:t>
      </w:r>
    </w:p>
    <w:p w14:paraId="411A0035"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41 Priedas. STR Telekomandų perdavimo įrenginiams susietiems su RAA</w:t>
      </w:r>
    </w:p>
    <w:p w14:paraId="411A0036"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42 Priedas. Alytaus AT IRD</w:t>
      </w:r>
    </w:p>
    <w:p w14:paraId="411A0037"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43 Priedas. RAA vidaus spintoms</w:t>
      </w:r>
    </w:p>
    <w:p w14:paraId="411A0038"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44 Priedas. Vidaus_RAA_spintų_gamyklinių_bandymų_forma</w:t>
      </w:r>
    </w:p>
    <w:p w14:paraId="411A0039"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45 Priedas. Elektros grandinių elektromechaninėms relėms</w:t>
      </w:r>
    </w:p>
    <w:p w14:paraId="411A003A"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46 Priedas. Standartiniai_techniniai_reikalavimai_lauko_tarpiniu_gnybtu_spintoms</w:t>
      </w:r>
    </w:p>
    <w:p w14:paraId="411A003B"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47 Priedas. Lauko_RAA_spintų_gamyklinių_bandymų_forma</w:t>
      </w:r>
    </w:p>
    <w:p w14:paraId="411A003C"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48 Priedas. Perdavimo tinklo transformatorių pastočių ir skirstyklų įrangos nuotolinio valdymo reikalavimų aprašas</w:t>
      </w:r>
    </w:p>
    <w:p w14:paraId="411A003D"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49 Priedas. Standartiniai techniniai reikalavimai teleinformacijos surinkimo ir perdavimo įrenginiams</w:t>
      </w:r>
    </w:p>
    <w:p w14:paraId="411A003E"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50 Priedas. Tipinė šviesolaidinio paso forma</w:t>
      </w:r>
    </w:p>
    <w:p w14:paraId="411A003F"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lastRenderedPageBreak/>
        <w:t>51 Priedas. Tipiniai reikalavimai skaidulų paskirstymo įrenginio projektavimui</w:t>
      </w:r>
    </w:p>
    <w:p w14:paraId="411A0040"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52 Priedas. Tipiniai reikalavimai šviesolaidinio kabelio projektavimui</w:t>
      </w:r>
    </w:p>
    <w:p w14:paraId="411A0041"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53 Priedas. Tipiniai reikalavimai ryšio šuliniams</w:t>
      </w:r>
    </w:p>
    <w:p w14:paraId="411A0042"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54 Priedas. Tipiniai reikalavimai ryšių apsauginiams vamzdžiams</w:t>
      </w:r>
    </w:p>
    <w:p w14:paraId="411A0043"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55 Priedas. Duomenų tinklo komutatoriams</w:t>
      </w:r>
    </w:p>
    <w:p w14:paraId="411A0044"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56 Priedas. Įrenginių ryšio protokolų nustatymo lentelės ir įrenginių sąrašas</w:t>
      </w:r>
    </w:p>
    <w:p w14:paraId="411A0045"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57 Priedas. Vidaus kontrolinės (techninės) apskaitos spintoms (TAS)</w:t>
      </w:r>
    </w:p>
    <w:p w14:paraId="411A0046"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58 Priedas. EEA_AEEAS valdikliui KDV</w:t>
      </w:r>
    </w:p>
    <w:p w14:paraId="411A0047"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59 Priedas. DVS valdikliui MDV</w:t>
      </w:r>
    </w:p>
    <w:p w14:paraId="411A0048"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60 Priedas. Ethernet terpės keitikliams</w:t>
      </w:r>
    </w:p>
    <w:p w14:paraId="411A0049"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61 Priedas. Vidaus KAS_TAS spintu gamykliniu bandymu forma</w:t>
      </w:r>
    </w:p>
    <w:p w14:paraId="411A004A"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62 Priedas. PSO EEA tipinių schemų aprašas</w:t>
      </w:r>
    </w:p>
    <w:p w14:paraId="411A004B"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63 Priedas. Rangovų saugaus darbo organizavimo ir vykdymo Litgrid AB objektuose tvarkos aprašas</w:t>
      </w:r>
    </w:p>
    <w:p w14:paraId="411A004C" w14:textId="77777777" w:rsidR="00EE448D" w:rsidRDefault="0041629E">
      <w:pPr>
        <w:spacing w:line="360" w:lineRule="auto"/>
        <w:rPr>
          <w:rFonts w:ascii="Arial" w:hAnsi="Arial" w:cs="Arial"/>
          <w:sz w:val="22"/>
          <w:szCs w:val="22"/>
          <w:lang w:val="lt-LT"/>
        </w:rPr>
      </w:pPr>
      <w:r>
        <w:rPr>
          <w:rFonts w:ascii="Arial" w:hAnsi="Arial" w:cs="Arial"/>
          <w:sz w:val="22"/>
          <w:szCs w:val="22"/>
          <w:lang w:val="lt-LT"/>
        </w:rPr>
        <w:t>64 Priedas. Darbuotojų saugos ir sveikatos, aplinkosaugos ir gaisrinės saugos plano struktūra</w:t>
      </w:r>
    </w:p>
    <w:sectPr w:rsidR="00EE448D">
      <w:headerReference w:type="default" r:id="rId17"/>
      <w:footerReference w:type="default" r:id="rId18"/>
      <w:headerReference w:type="first" r:id="rId19"/>
      <w:pgSz w:w="11906" w:h="16838"/>
      <w:pgMar w:top="1134" w:right="991" w:bottom="709" w:left="1134" w:header="0" w:footer="56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A0061" w14:textId="77777777" w:rsidR="0041629E" w:rsidRDefault="0041629E">
      <w:r>
        <w:separator/>
      </w:r>
    </w:p>
  </w:endnote>
  <w:endnote w:type="continuationSeparator" w:id="0">
    <w:p w14:paraId="411A0063" w14:textId="77777777" w:rsidR="0041629E" w:rsidRDefault="00416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LT">
    <w:altName w:val="Times New Roman"/>
    <w:charset w:val="86"/>
    <w:family w:val="roman"/>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yriad Pro">
    <w:altName w:val="Times New Roman"/>
    <w:charset w:val="00"/>
    <w:family w:val="swiss"/>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2"/>
        <w:szCs w:val="22"/>
      </w:rPr>
      <w:id w:val="22692282"/>
      <w:docPartObj>
        <w:docPartGallery w:val="Page Numbers (Bottom of Page)"/>
        <w:docPartUnique/>
      </w:docPartObj>
    </w:sdtPr>
    <w:sdtEndPr>
      <w:rPr>
        <w:sz w:val="20"/>
        <w:szCs w:val="18"/>
      </w:rPr>
    </w:sdtEndPr>
    <w:sdtContent>
      <w:p w14:paraId="411A005A" w14:textId="77777777" w:rsidR="00EE448D" w:rsidRDefault="0041629E">
        <w:pPr>
          <w:pStyle w:val="Footer"/>
          <w:jc w:val="right"/>
          <w:rPr>
            <w:rFonts w:ascii="Arial" w:hAnsi="Arial" w:cs="Arial"/>
            <w:sz w:val="20"/>
            <w:szCs w:val="18"/>
          </w:rPr>
        </w:pPr>
        <w:r>
          <w:rPr>
            <w:rFonts w:ascii="Arial" w:hAnsi="Arial" w:cs="Arial"/>
            <w:sz w:val="20"/>
            <w:szCs w:val="18"/>
          </w:rPr>
          <w:fldChar w:fldCharType="begin"/>
        </w:r>
        <w:r>
          <w:rPr>
            <w:rFonts w:ascii="Arial" w:hAnsi="Arial" w:cs="Arial"/>
            <w:sz w:val="20"/>
            <w:szCs w:val="18"/>
          </w:rPr>
          <w:instrText xml:space="preserve"> PAGE   \* MERGEFORMAT </w:instrText>
        </w:r>
        <w:r>
          <w:rPr>
            <w:rFonts w:ascii="Arial" w:hAnsi="Arial" w:cs="Arial"/>
            <w:sz w:val="20"/>
            <w:szCs w:val="18"/>
          </w:rPr>
          <w:fldChar w:fldCharType="separate"/>
        </w:r>
        <w:r>
          <w:rPr>
            <w:rFonts w:ascii="Arial" w:hAnsi="Arial" w:cs="Arial"/>
            <w:sz w:val="20"/>
            <w:szCs w:val="18"/>
          </w:rPr>
          <w:t>55</w:t>
        </w:r>
        <w:r>
          <w:rPr>
            <w:rFonts w:ascii="Arial" w:hAnsi="Arial" w:cs="Arial"/>
            <w:sz w:val="20"/>
            <w:szCs w:val="18"/>
          </w:rPr>
          <w:fldChar w:fldCharType="end"/>
        </w:r>
      </w:p>
    </w:sdtContent>
  </w:sdt>
  <w:p w14:paraId="411A005B" w14:textId="77777777" w:rsidR="00EE448D" w:rsidRDefault="00EE448D">
    <w:pPr>
      <w:pStyle w:val="Footer"/>
      <w:rPr>
        <w:rFonts w:ascii="Arial" w:hAnsi="Arial"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1A005D" w14:textId="77777777" w:rsidR="0041629E" w:rsidRDefault="0041629E">
      <w:r>
        <w:separator/>
      </w:r>
    </w:p>
  </w:footnote>
  <w:footnote w:type="continuationSeparator" w:id="0">
    <w:p w14:paraId="411A005F" w14:textId="77777777" w:rsidR="0041629E" w:rsidRDefault="004162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A0057" w14:textId="77777777" w:rsidR="00EE448D" w:rsidRDefault="00EE448D">
    <w:pPr>
      <w:pStyle w:val="Header"/>
      <w:jc w:val="right"/>
      <w:rPr>
        <w:rFonts w:ascii="Arial" w:hAnsi="Arial" w:cs="Arial"/>
        <w:sz w:val="22"/>
        <w:szCs w:val="22"/>
        <w:lang w:val="lt-LT"/>
      </w:rPr>
    </w:pPr>
  </w:p>
  <w:p w14:paraId="411A0058" w14:textId="77777777" w:rsidR="00EE448D" w:rsidRDefault="0041629E">
    <w:pPr>
      <w:pStyle w:val="Header"/>
      <w:jc w:val="right"/>
      <w:rPr>
        <w:rFonts w:ascii="Arial" w:hAnsi="Arial" w:cs="Arial"/>
        <w:i/>
        <w:sz w:val="20"/>
        <w:szCs w:val="20"/>
        <w:lang w:val="lt-LT"/>
      </w:rPr>
    </w:pPr>
    <w:r>
      <w:rPr>
        <w:rFonts w:ascii="Arial" w:hAnsi="Arial" w:cs="Arial"/>
        <w:noProof/>
        <w:sz w:val="22"/>
        <w:szCs w:val="22"/>
        <w:lang w:val="lt-LT" w:eastAsia="lt-LT"/>
      </w:rPr>
      <w:drawing>
        <wp:anchor distT="0" distB="0" distL="114300" distR="114300" simplePos="0" relativeHeight="251658241" behindDoc="1" locked="0" layoutInCell="1" allowOverlap="1" wp14:anchorId="411A005D" wp14:editId="411A005E">
          <wp:simplePos x="0" y="0"/>
          <wp:positionH relativeFrom="column">
            <wp:posOffset>-509016</wp:posOffset>
          </wp:positionH>
          <wp:positionV relativeFrom="paragraph">
            <wp:posOffset>135509</wp:posOffset>
          </wp:positionV>
          <wp:extent cx="381000" cy="568960"/>
          <wp:effectExtent l="0" t="0" r="0" b="2540"/>
          <wp:wrapTight wrapText="bothSides">
            <wp:wrapPolygon edited="0">
              <wp:start x="0" y="0"/>
              <wp:lineTo x="0" y="20973"/>
              <wp:lineTo x="20520" y="20973"/>
              <wp:lineTo x="20520" y="0"/>
              <wp:lineTo x="0" y="0"/>
            </wp:wrapPolygon>
          </wp:wrapTight>
          <wp:docPr id="6" name="Picture 2" descr="Litgrid_CMYK_sodri_melyna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568960"/>
                  </a:xfrm>
                  <a:prstGeom prst="rect">
                    <a:avLst/>
                  </a:prstGeom>
                </pic:spPr>
              </pic:pic>
            </a:graphicData>
          </a:graphic>
        </wp:anchor>
      </w:drawing>
    </w:r>
    <w:r>
      <w:rPr>
        <w:rFonts w:ascii="Arial" w:hAnsi="Arial" w:cs="Arial"/>
        <w:i/>
        <w:sz w:val="22"/>
        <w:szCs w:val="22"/>
        <w:lang w:val="lt-LT"/>
      </w:rPr>
      <w:t xml:space="preserve"> </w:t>
    </w:r>
    <w:r>
      <w:rPr>
        <w:rFonts w:ascii="Arial" w:hAnsi="Arial" w:cs="Arial"/>
        <w:i/>
        <w:sz w:val="22"/>
        <w:szCs w:val="22"/>
        <w:lang w:val="lt-LT"/>
      </w:rPr>
      <w:t xml:space="preserve">4-ojo (rezervinio) </w:t>
    </w:r>
    <w:proofErr w:type="spellStart"/>
    <w:r>
      <w:rPr>
        <w:rFonts w:ascii="Arial" w:hAnsi="Arial" w:cs="Arial"/>
        <w:i/>
        <w:sz w:val="22"/>
        <w:szCs w:val="22"/>
        <w:lang w:val="lt-LT"/>
      </w:rPr>
      <w:t>LitPol</w:t>
    </w:r>
    <w:proofErr w:type="spellEnd"/>
    <w:r>
      <w:rPr>
        <w:rFonts w:ascii="Arial" w:hAnsi="Arial" w:cs="Arial"/>
        <w:i/>
        <w:sz w:val="22"/>
        <w:szCs w:val="22"/>
        <w:lang w:val="lt-LT"/>
      </w:rPr>
      <w:t xml:space="preserve"> Link </w:t>
    </w:r>
    <w:proofErr w:type="spellStart"/>
    <w:r>
      <w:rPr>
        <w:rFonts w:ascii="Arial" w:hAnsi="Arial" w:cs="Arial"/>
        <w:i/>
        <w:sz w:val="22"/>
        <w:szCs w:val="22"/>
        <w:lang w:val="lt-LT"/>
      </w:rPr>
      <w:t>autotransformatoriaus</w:t>
    </w:r>
    <w:proofErr w:type="spellEnd"/>
    <w:r>
      <w:rPr>
        <w:rFonts w:ascii="Arial" w:hAnsi="Arial" w:cs="Arial"/>
        <w:i/>
        <w:sz w:val="22"/>
        <w:szCs w:val="22"/>
        <w:lang w:val="lt-LT"/>
      </w:rPr>
      <w:t xml:space="preserve"> įsigijimas ir įrengimas, rekonstruojant skirstyklą </w:t>
    </w:r>
    <w:proofErr w:type="spellStart"/>
    <w:r>
      <w:rPr>
        <w:rFonts w:ascii="Arial" w:hAnsi="Arial" w:cs="Arial"/>
        <w:i/>
        <w:sz w:val="22"/>
        <w:szCs w:val="22"/>
        <w:lang w:val="lt-LT"/>
      </w:rPr>
      <w:t>inv</w:t>
    </w:r>
    <w:proofErr w:type="spellEnd"/>
    <w:r>
      <w:rPr>
        <w:rFonts w:ascii="Arial" w:hAnsi="Arial" w:cs="Arial"/>
        <w:i/>
        <w:sz w:val="22"/>
        <w:szCs w:val="22"/>
        <w:lang w:val="lt-LT"/>
      </w:rPr>
      <w:t xml:space="preserve">. projekto Nr. PIKK25124 </w:t>
    </w:r>
  </w:p>
  <w:p w14:paraId="411A0059" w14:textId="77777777" w:rsidR="00EE448D" w:rsidRDefault="0041629E">
    <w:pPr>
      <w:pStyle w:val="Header"/>
      <w:jc w:val="both"/>
      <w:rPr>
        <w:rFonts w:ascii="Arial" w:hAnsi="Arial" w:cs="Arial"/>
        <w:sz w:val="22"/>
        <w:szCs w:val="22"/>
        <w:lang w:val="lt-LT"/>
      </w:rPr>
    </w:pPr>
    <w:r>
      <w:rPr>
        <w:rFonts w:ascii="Arial" w:hAnsi="Arial" w:cs="Arial"/>
        <w:sz w:val="22"/>
        <w:szCs w:val="22"/>
        <w:lang w:val="lt-LT"/>
      </w:rPr>
      <w:t>________________________________________________________________________________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A005C" w14:textId="77777777" w:rsidR="00EE448D" w:rsidRDefault="0041629E">
    <w:pPr>
      <w:pStyle w:val="Header"/>
    </w:pPr>
    <w:r>
      <w:rPr>
        <w:noProof/>
        <w:lang w:val="lt-LT" w:eastAsia="lt-LT"/>
      </w:rPr>
      <w:drawing>
        <wp:anchor distT="0" distB="0" distL="114300" distR="114300" simplePos="0" relativeHeight="251658240" behindDoc="1" locked="0" layoutInCell="1" allowOverlap="1" wp14:anchorId="411A005F" wp14:editId="411A0060">
          <wp:simplePos x="0" y="0"/>
          <wp:positionH relativeFrom="column">
            <wp:posOffset>2992882</wp:posOffset>
          </wp:positionH>
          <wp:positionV relativeFrom="paragraph">
            <wp:posOffset>119253</wp:posOffset>
          </wp:positionV>
          <wp:extent cx="493395" cy="737235"/>
          <wp:effectExtent l="0" t="0" r="1905" b="5715"/>
          <wp:wrapTight wrapText="bothSides">
            <wp:wrapPolygon edited="0">
              <wp:start x="0" y="0"/>
              <wp:lineTo x="0" y="21209"/>
              <wp:lineTo x="20849" y="21209"/>
              <wp:lineTo x="20849" y="0"/>
              <wp:lineTo x="0" y="0"/>
            </wp:wrapPolygon>
          </wp:wrapTight>
          <wp:docPr id="5" name="Picture 17" descr="Litgrid_CMYK_sodri_melyna_300"/>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93395" cy="73723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D31C8804"/>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 w15:restartNumberingAfterBreak="0">
    <w:nsid w:val="00000003"/>
    <w:multiLevelType w:val="multilevel"/>
    <w:tmpl w:val="9D706D9A"/>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 w15:restartNumberingAfterBreak="0">
    <w:nsid w:val="00000007"/>
    <w:multiLevelType w:val="multilevel"/>
    <w:tmpl w:val="283E3846"/>
    <w:lvl w:ilvl="0">
      <w:start w:val="1"/>
      <w:numFmt w:val="bullet"/>
      <w:lvlText w:val=""/>
      <w:lvlJc w:val="left"/>
      <w:pPr>
        <w:tabs>
          <w:tab w:val="num" w:pos="720"/>
        </w:tabs>
        <w:ind w:left="720" w:hanging="360"/>
      </w:pPr>
      <w:rPr>
        <w:rFonts w:ascii="Symbol" w:hAnsi="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000009"/>
    <w:multiLevelType w:val="multilevel"/>
    <w:tmpl w:val="6BD64AD4"/>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4" w15:restartNumberingAfterBreak="0">
    <w:nsid w:val="0000000A"/>
    <w:multiLevelType w:val="multilevel"/>
    <w:tmpl w:val="AA5AED88"/>
    <w:lvl w:ilvl="0">
      <w:start w:val="1"/>
      <w:numFmt w:val="bullet"/>
      <w:lvlText w:val=""/>
      <w:lvlJc w:val="left"/>
      <w:pPr>
        <w:tabs>
          <w:tab w:val="num" w:pos="648"/>
        </w:tabs>
        <w:ind w:left="648" w:hanging="360"/>
      </w:pPr>
      <w:rPr>
        <w:rFonts w:ascii="Symbol" w:hAnsi="Symbol"/>
        <w:b/>
        <w:i w:val="0"/>
        <w:sz w:val="24"/>
        <w:szCs w:val="24"/>
      </w:rPr>
    </w:lvl>
    <w:lvl w:ilvl="1">
      <w:start w:val="1"/>
      <w:numFmt w:val="decimal"/>
      <w:lvlText w:val="%1.%2"/>
      <w:lvlJc w:val="left"/>
      <w:pPr>
        <w:tabs>
          <w:tab w:val="num" w:pos="576"/>
        </w:tabs>
        <w:ind w:left="576" w:hanging="576"/>
      </w:pPr>
      <w:rPr>
        <w:rFonts w:ascii="Times New Roman" w:hAnsi="Times New Roman"/>
        <w:b/>
        <w:i w:val="0"/>
        <w:sz w:val="24"/>
        <w:szCs w:val="24"/>
      </w:rPr>
    </w:lvl>
    <w:lvl w:ilvl="2">
      <w:start w:val="1"/>
      <w:numFmt w:val="decimal"/>
      <w:lvlText w:val="%1.%2.%3"/>
      <w:lvlJc w:val="left"/>
      <w:pPr>
        <w:tabs>
          <w:tab w:val="num" w:pos="720"/>
        </w:tabs>
        <w:ind w:left="720" w:hanging="720"/>
      </w:pPr>
      <w:rPr>
        <w:rFonts w:ascii="Times New Roman" w:hAnsi="Times New Roman"/>
        <w:b w:val="0"/>
        <w:i w:val="0"/>
        <w:sz w:val="24"/>
        <w:szCs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0000000B"/>
    <w:multiLevelType w:val="multilevel"/>
    <w:tmpl w:val="20884928"/>
    <w:lvl w:ilvl="0">
      <w:start w:val="1"/>
      <w:numFmt w:val="bullet"/>
      <w:lvlText w:val=""/>
      <w:lvlJc w:val="left"/>
      <w:pPr>
        <w:tabs>
          <w:tab w:val="num" w:pos="720"/>
        </w:tabs>
        <w:ind w:left="720" w:hanging="360"/>
      </w:pPr>
      <w:rPr>
        <w:rFonts w:ascii="Symbol" w:hAnsi="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00000E"/>
    <w:multiLevelType w:val="multilevel"/>
    <w:tmpl w:val="B68CC332"/>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7" w15:restartNumberingAfterBreak="0">
    <w:nsid w:val="00000010"/>
    <w:multiLevelType w:val="multilevel"/>
    <w:tmpl w:val="54BE7A6A"/>
    <w:lvl w:ilvl="0">
      <w:start w:val="1"/>
      <w:numFmt w:val="bullet"/>
      <w:lvlText w:val=""/>
      <w:lvlJc w:val="left"/>
      <w:pPr>
        <w:tabs>
          <w:tab w:val="num" w:pos="720"/>
        </w:tabs>
        <w:ind w:left="720" w:hanging="360"/>
      </w:pPr>
      <w:rPr>
        <w:rFonts w:ascii="Symbol" w:hAnsi="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61A3B21"/>
    <w:multiLevelType w:val="multilevel"/>
    <w:tmpl w:val="2BF4B59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87B7A8E"/>
    <w:multiLevelType w:val="multilevel"/>
    <w:tmpl w:val="EE9A1D3A"/>
    <w:lvl w:ilvl="0">
      <w:start w:val="1"/>
      <w:numFmt w:val="decimal"/>
      <w:pStyle w:val="NoSpacing1"/>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0" w15:restartNumberingAfterBreak="0">
    <w:nsid w:val="0CAD7AC2"/>
    <w:multiLevelType w:val="multilevel"/>
    <w:tmpl w:val="BCB2885A"/>
    <w:lvl w:ilvl="0">
      <w:start w:val="1"/>
      <w:numFmt w:val="decimal"/>
      <w:lvlText w:val="8.%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E3F2EB4"/>
    <w:multiLevelType w:val="multilevel"/>
    <w:tmpl w:val="103045AC"/>
    <w:lvl w:ilvl="0">
      <w:start w:val="12"/>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141" w:firstLine="709"/>
      </w:pPr>
      <w:rPr>
        <w:rFonts w:ascii="Trebuchet MS" w:hAnsi="Trebuchet MS" w:cs="Arial" w:hint="default"/>
        <w:b w:val="0"/>
        <w:color w:val="auto"/>
        <w:sz w:val="22"/>
        <w:szCs w:val="20"/>
      </w:rPr>
    </w:lvl>
    <w:lvl w:ilvl="2">
      <w:start w:val="1"/>
      <w:numFmt w:val="decimal"/>
      <w:suff w:val="space"/>
      <w:lvlText w:val="%1.%2.%3."/>
      <w:lvlJc w:val="left"/>
      <w:pPr>
        <w:ind w:left="0" w:firstLine="709"/>
      </w:pPr>
      <w:rPr>
        <w:rFonts w:ascii="Trebuchet MS" w:hAnsi="Trebuchet MS" w:cs="Arial" w:hint="default"/>
        <w:b w:val="0"/>
        <w:color w:val="auto"/>
        <w:sz w:val="22"/>
        <w:szCs w:val="20"/>
      </w:rPr>
    </w:lvl>
    <w:lvl w:ilvl="3">
      <w:start w:val="1"/>
      <w:numFmt w:val="decimal"/>
      <w:suff w:val="space"/>
      <w:lvlText w:val="%1.%2.%3.%4."/>
      <w:lvlJc w:val="left"/>
      <w:pPr>
        <w:ind w:left="1" w:firstLine="709"/>
      </w:pPr>
      <w:rPr>
        <w:rFonts w:ascii="Trebuchet MS" w:hAnsi="Trebuchet MS"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15:restartNumberingAfterBreak="0">
    <w:nsid w:val="0EA871A5"/>
    <w:multiLevelType w:val="multilevel"/>
    <w:tmpl w:val="AC560C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bullet"/>
      <w:lvlText w:val=""/>
      <w:lvlJc w:val="left"/>
      <w:pPr>
        <w:ind w:left="2340" w:hanging="360"/>
      </w:pPr>
      <w:rPr>
        <w:rFonts w:ascii="Symbol" w:hAnsi="Symbol"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F0B4E74"/>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FC23D6F"/>
    <w:multiLevelType w:val="multilevel"/>
    <w:tmpl w:val="CF987E1E"/>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101013E"/>
    <w:multiLevelType w:val="multilevel"/>
    <w:tmpl w:val="0427001F"/>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1F35BA6"/>
    <w:multiLevelType w:val="multilevel"/>
    <w:tmpl w:val="00C26028"/>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6.%2."/>
      <w:lvlJc w:val="left"/>
      <w:pPr>
        <w:ind w:left="-426" w:firstLine="709"/>
      </w:pPr>
      <w:rPr>
        <w:rFonts w:ascii="Arial" w:hAnsi="Arial" w:cs="Arial" w:hint="default"/>
        <w:b w:val="0"/>
        <w:color w:val="auto"/>
        <w:sz w:val="22"/>
        <w:szCs w:val="20"/>
      </w:rPr>
    </w:lvl>
    <w:lvl w:ilvl="2">
      <w:start w:val="1"/>
      <w:numFmt w:val="decimal"/>
      <w:suff w:val="space"/>
      <w:lvlText w:val="6.%2.%3."/>
      <w:lvlJc w:val="left"/>
      <w:pPr>
        <w:ind w:left="0" w:firstLine="709"/>
      </w:pPr>
      <w:rPr>
        <w:rFonts w:ascii="Arial" w:hAnsi="Arial" w:cs="Arial" w:hint="default"/>
        <w:b w:val="0"/>
        <w:bCs w:val="0"/>
        <w:color w:val="auto"/>
        <w:sz w:val="22"/>
        <w:szCs w:val="20"/>
      </w:rPr>
    </w:lvl>
    <w:lvl w:ilvl="3">
      <w:start w:val="1"/>
      <w:numFmt w:val="decimal"/>
      <w:suff w:val="space"/>
      <w:lvlText w:val="6.%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7" w15:restartNumberingAfterBreak="0">
    <w:nsid w:val="124773C7"/>
    <w:multiLevelType w:val="multilevel"/>
    <w:tmpl w:val="4984D1A2"/>
    <w:lvl w:ilvl="0">
      <w:start w:val="1"/>
      <w:numFmt w:val="bullet"/>
      <w:lvlText w:val=""/>
      <w:lvlJc w:val="left"/>
      <w:pPr>
        <w:ind w:left="1647" w:hanging="360"/>
      </w:pPr>
      <w:rPr>
        <w:rFonts w:ascii="Symbol" w:hAnsi="Symbol" w:hint="default"/>
      </w:rPr>
    </w:lvl>
    <w:lvl w:ilvl="1">
      <w:start w:val="1"/>
      <w:numFmt w:val="bullet"/>
      <w:lvlText w:val="o"/>
      <w:lvlJc w:val="left"/>
      <w:pPr>
        <w:ind w:left="2367" w:hanging="360"/>
      </w:pPr>
      <w:rPr>
        <w:rFonts w:ascii="Courier New" w:hAnsi="Courier New" w:cs="Courier New" w:hint="default"/>
      </w:rPr>
    </w:lvl>
    <w:lvl w:ilvl="2">
      <w:start w:val="1"/>
      <w:numFmt w:val="bullet"/>
      <w:lvlText w:val=""/>
      <w:lvlJc w:val="left"/>
      <w:pPr>
        <w:ind w:left="3087" w:hanging="360"/>
      </w:pPr>
      <w:rPr>
        <w:rFonts w:ascii="Wingdings" w:hAnsi="Wingdings" w:hint="default"/>
      </w:rPr>
    </w:lvl>
    <w:lvl w:ilvl="3">
      <w:start w:val="1"/>
      <w:numFmt w:val="bullet"/>
      <w:lvlText w:val=""/>
      <w:lvlJc w:val="left"/>
      <w:pPr>
        <w:ind w:left="3807" w:hanging="360"/>
      </w:pPr>
      <w:rPr>
        <w:rFonts w:ascii="Symbol" w:hAnsi="Symbol" w:hint="default"/>
      </w:rPr>
    </w:lvl>
    <w:lvl w:ilvl="4">
      <w:start w:val="1"/>
      <w:numFmt w:val="bullet"/>
      <w:lvlText w:val="o"/>
      <w:lvlJc w:val="left"/>
      <w:pPr>
        <w:ind w:left="4527" w:hanging="360"/>
      </w:pPr>
      <w:rPr>
        <w:rFonts w:ascii="Courier New" w:hAnsi="Courier New" w:cs="Courier New" w:hint="default"/>
      </w:rPr>
    </w:lvl>
    <w:lvl w:ilvl="5">
      <w:start w:val="1"/>
      <w:numFmt w:val="bullet"/>
      <w:lvlText w:val=""/>
      <w:lvlJc w:val="left"/>
      <w:pPr>
        <w:ind w:left="5247" w:hanging="360"/>
      </w:pPr>
      <w:rPr>
        <w:rFonts w:ascii="Wingdings" w:hAnsi="Wingdings" w:hint="default"/>
      </w:rPr>
    </w:lvl>
    <w:lvl w:ilvl="6">
      <w:start w:val="1"/>
      <w:numFmt w:val="bullet"/>
      <w:lvlText w:val=""/>
      <w:lvlJc w:val="left"/>
      <w:pPr>
        <w:ind w:left="5967" w:hanging="360"/>
      </w:pPr>
      <w:rPr>
        <w:rFonts w:ascii="Symbol" w:hAnsi="Symbol" w:hint="default"/>
      </w:rPr>
    </w:lvl>
    <w:lvl w:ilvl="7">
      <w:start w:val="1"/>
      <w:numFmt w:val="bullet"/>
      <w:lvlText w:val="o"/>
      <w:lvlJc w:val="left"/>
      <w:pPr>
        <w:ind w:left="6687" w:hanging="360"/>
      </w:pPr>
      <w:rPr>
        <w:rFonts w:ascii="Courier New" w:hAnsi="Courier New" w:cs="Courier New" w:hint="default"/>
      </w:rPr>
    </w:lvl>
    <w:lvl w:ilvl="8">
      <w:start w:val="1"/>
      <w:numFmt w:val="bullet"/>
      <w:lvlText w:val=""/>
      <w:lvlJc w:val="left"/>
      <w:pPr>
        <w:ind w:left="7407" w:hanging="360"/>
      </w:pPr>
      <w:rPr>
        <w:rFonts w:ascii="Wingdings" w:hAnsi="Wingdings" w:hint="default"/>
      </w:rPr>
    </w:lvl>
  </w:abstractNum>
  <w:abstractNum w:abstractNumId="18" w15:restartNumberingAfterBreak="0">
    <w:nsid w:val="14275E65"/>
    <w:multiLevelType w:val="multilevel"/>
    <w:tmpl w:val="AF0AAE78"/>
    <w:lvl w:ilvl="0">
      <w:start w:val="1"/>
      <w:numFmt w:val="decimal"/>
      <w:lvlText w:val="%1."/>
      <w:lvlJc w:val="left"/>
      <w:pPr>
        <w:ind w:left="360" w:hanging="360"/>
      </w:pPr>
    </w:lvl>
    <w:lvl w:ilvl="1">
      <w:start w:val="1"/>
      <w:numFmt w:val="decimal"/>
      <w:lvlText w:val="%1.%2."/>
      <w:lvlJc w:val="left"/>
      <w:pPr>
        <w:ind w:left="792" w:hanging="432"/>
      </w:pPr>
      <w:rPr>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BDB48AC"/>
    <w:multiLevelType w:val="multilevel"/>
    <w:tmpl w:val="00AAB192"/>
    <w:lvl w:ilvl="0">
      <w:start w:val="1"/>
      <w:numFmt w:val="decimal"/>
      <w:lvlText w:val="%1."/>
      <w:lvlJc w:val="left"/>
      <w:pPr>
        <w:ind w:left="360" w:hanging="360"/>
      </w:pPr>
    </w:lvl>
    <w:lvl w:ilvl="1">
      <w:start w:val="1"/>
      <w:numFmt w:val="decimal"/>
      <w:lvlText w:val="%1.%2."/>
      <w:lvlJc w:val="left"/>
      <w:pPr>
        <w:ind w:left="1709"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4592A06"/>
    <w:multiLevelType w:val="multilevel"/>
    <w:tmpl w:val="195666B0"/>
    <w:lvl w:ilvl="0">
      <w:start w:val="1"/>
      <w:numFmt w:val="decimal"/>
      <w:lvlText w:val="%1."/>
      <w:lvlJc w:val="left"/>
      <w:pPr>
        <w:ind w:left="480" w:hanging="480"/>
      </w:pPr>
      <w:rPr>
        <w:rFonts w:hint="default"/>
        <w:b w:val="0"/>
        <w:bCs/>
      </w:rPr>
    </w:lvl>
    <w:lvl w:ilvl="1">
      <w:start w:val="1"/>
      <w:numFmt w:val="decimal"/>
      <w:lvlText w:val="%1.%2."/>
      <w:lvlJc w:val="left"/>
      <w:pPr>
        <w:ind w:left="3131" w:hanging="720"/>
      </w:pPr>
      <w:rPr>
        <w:rFonts w:hint="default"/>
        <w:b w:val="0"/>
        <w:bCs/>
        <w:sz w:val="22"/>
        <w:szCs w:val="22"/>
      </w:rPr>
    </w:lvl>
    <w:lvl w:ilvl="2">
      <w:start w:val="1"/>
      <w:numFmt w:val="decimal"/>
      <w:lvlText w:val="%1.%2.%3."/>
      <w:lvlJc w:val="left"/>
      <w:pPr>
        <w:ind w:left="6391" w:hanging="720"/>
      </w:pPr>
      <w:rPr>
        <w:rFonts w:hint="default"/>
        <w:b w:val="0"/>
        <w:bCs/>
        <w:sz w:val="22"/>
        <w:szCs w:val="22"/>
      </w:rPr>
    </w:lvl>
    <w:lvl w:ilvl="3">
      <w:start w:val="1"/>
      <w:numFmt w:val="decimal"/>
      <w:lvlText w:val="%1.%2.%3.%4."/>
      <w:lvlJc w:val="left"/>
      <w:pPr>
        <w:ind w:left="8313" w:hanging="1080"/>
      </w:pPr>
      <w:rPr>
        <w:rFonts w:hint="default"/>
        <w:b w:val="0"/>
        <w:bCs/>
      </w:rPr>
    </w:lvl>
    <w:lvl w:ilvl="4">
      <w:start w:val="1"/>
      <w:numFmt w:val="decimal"/>
      <w:lvlText w:val="%1.%2.%3.%4.%5."/>
      <w:lvlJc w:val="left"/>
      <w:pPr>
        <w:ind w:left="10724" w:hanging="1080"/>
      </w:pPr>
      <w:rPr>
        <w:rFonts w:hint="default"/>
        <w:b/>
      </w:rPr>
    </w:lvl>
    <w:lvl w:ilvl="5">
      <w:start w:val="1"/>
      <w:numFmt w:val="decimal"/>
      <w:lvlText w:val="%1.%2.%3.%4.%5.%6."/>
      <w:lvlJc w:val="left"/>
      <w:pPr>
        <w:ind w:left="13495" w:hanging="1440"/>
      </w:pPr>
      <w:rPr>
        <w:rFonts w:hint="default"/>
        <w:b/>
      </w:rPr>
    </w:lvl>
    <w:lvl w:ilvl="6">
      <w:start w:val="1"/>
      <w:numFmt w:val="decimal"/>
      <w:lvlText w:val="%1.%2.%3.%4.%5.%6.%7."/>
      <w:lvlJc w:val="left"/>
      <w:pPr>
        <w:ind w:left="15906" w:hanging="1440"/>
      </w:pPr>
      <w:rPr>
        <w:rFonts w:hint="default"/>
        <w:b/>
      </w:rPr>
    </w:lvl>
    <w:lvl w:ilvl="7">
      <w:start w:val="1"/>
      <w:numFmt w:val="decimal"/>
      <w:lvlText w:val="%1.%2.%3.%4.%5.%6.%7.%8."/>
      <w:lvlJc w:val="left"/>
      <w:pPr>
        <w:ind w:left="18677" w:hanging="1800"/>
      </w:pPr>
      <w:rPr>
        <w:rFonts w:hint="default"/>
        <w:b/>
      </w:rPr>
    </w:lvl>
    <w:lvl w:ilvl="8">
      <w:start w:val="1"/>
      <w:numFmt w:val="decimal"/>
      <w:lvlText w:val="%1.%2.%3.%4.%5.%6.%7.%8.%9."/>
      <w:lvlJc w:val="left"/>
      <w:pPr>
        <w:ind w:left="21088" w:hanging="1800"/>
      </w:pPr>
      <w:rPr>
        <w:rFonts w:hint="default"/>
        <w:b/>
      </w:rPr>
    </w:lvl>
  </w:abstractNum>
  <w:abstractNum w:abstractNumId="21" w15:restartNumberingAfterBreak="0">
    <w:nsid w:val="258F26EE"/>
    <w:multiLevelType w:val="multilevel"/>
    <w:tmpl w:val="86249924"/>
    <w:lvl w:ilvl="0">
      <w:start w:val="3"/>
      <w:numFmt w:val="decimal"/>
      <w:lvlText w:val="%1."/>
      <w:lvlJc w:val="left"/>
      <w:pPr>
        <w:ind w:left="660" w:hanging="660"/>
      </w:pPr>
      <w:rPr>
        <w:rFonts w:hint="default"/>
      </w:rPr>
    </w:lvl>
    <w:lvl w:ilvl="1">
      <w:start w:val="18"/>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63F06EF"/>
    <w:multiLevelType w:val="multilevel"/>
    <w:tmpl w:val="CDB2B9F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sz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7AA6F13"/>
    <w:multiLevelType w:val="multilevel"/>
    <w:tmpl w:val="7F9AB322"/>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15:restartNumberingAfterBreak="0">
    <w:nsid w:val="28631ED5"/>
    <w:multiLevelType w:val="multilevel"/>
    <w:tmpl w:val="D21864A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2350"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9E164CF"/>
    <w:multiLevelType w:val="multilevel"/>
    <w:tmpl w:val="5D503340"/>
    <w:lvl w:ilvl="0">
      <w:start w:val="1"/>
      <w:numFmt w:val="decimal"/>
      <w:lvlText w:val="5.%1."/>
      <w:lvlJc w:val="left"/>
      <w:pPr>
        <w:ind w:left="720" w:hanging="360"/>
      </w:pPr>
      <w:rPr>
        <w:rFonts w:hint="default"/>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E8C5BDB"/>
    <w:multiLevelType w:val="multilevel"/>
    <w:tmpl w:val="D67C0CFE"/>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2836" w:firstLine="709"/>
      </w:pPr>
      <w:rPr>
        <w:rFonts w:ascii="Arial" w:hAnsi="Arial" w:cs="Arial" w:hint="default"/>
        <w:b w:val="0"/>
        <w:color w:val="auto"/>
        <w:sz w:val="22"/>
        <w:szCs w:val="20"/>
      </w:rPr>
    </w:lvl>
    <w:lvl w:ilvl="2">
      <w:start w:val="1"/>
      <w:numFmt w:val="decimal"/>
      <w:suff w:val="space"/>
      <w:lvlText w:val="%1.%2.%3."/>
      <w:lvlJc w:val="left"/>
      <w:pPr>
        <w:ind w:left="0" w:firstLine="709"/>
      </w:pPr>
      <w:rPr>
        <w:rFonts w:ascii="Arial" w:hAnsi="Arial" w:cs="Arial" w:hint="default"/>
        <w:b w:val="0"/>
        <w:bCs w:val="0"/>
        <w:color w:val="auto"/>
        <w:sz w:val="22"/>
        <w:szCs w:val="20"/>
      </w:rPr>
    </w:lvl>
    <w:lvl w:ilvl="3">
      <w:start w:val="1"/>
      <w:numFmt w:val="decimal"/>
      <w:suff w:val="space"/>
      <w:lvlText w:val="%1.%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7" w15:restartNumberingAfterBreak="0">
    <w:nsid w:val="34CE0339"/>
    <w:multiLevelType w:val="multilevel"/>
    <w:tmpl w:val="D54C3ED0"/>
    <w:lvl w:ilvl="0">
      <w:start w:val="1"/>
      <w:numFmt w:val="decimal"/>
      <w:lvlText w:val="3.%1."/>
      <w:lvlJc w:val="left"/>
      <w:pPr>
        <w:ind w:left="775" w:firstLine="360"/>
      </w:pPr>
      <w:rPr>
        <w:rFonts w:hint="default"/>
        <w:b w:val="0"/>
        <w:bCs/>
        <w:i w:val="0"/>
        <w:iCs w:val="0"/>
        <w:color w:val="auto"/>
        <w:sz w:val="22"/>
        <w:lang w:val="lt-LT"/>
      </w:rPr>
    </w:lvl>
    <w:lvl w:ilvl="1">
      <w:start w:val="1"/>
      <w:numFmt w:val="decimal"/>
      <w:lvlText w:val="9.%2."/>
      <w:lvlJc w:val="left"/>
      <w:pPr>
        <w:ind w:left="1440" w:hanging="360"/>
      </w:pPr>
      <w:rPr>
        <w:rFonts w:hint="default"/>
      </w:rPr>
    </w:lvl>
    <w:lvl w:ilvl="2">
      <w:start w:val="1"/>
      <w:numFmt w:val="decimal"/>
      <w:lvlText w:val="9.3.%3."/>
      <w:lvlJc w:val="right"/>
      <w:pPr>
        <w:ind w:left="2160" w:hanging="18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7A16C40"/>
    <w:multiLevelType w:val="multilevel"/>
    <w:tmpl w:val="39724CE8"/>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2836" w:firstLine="709"/>
      </w:pPr>
      <w:rPr>
        <w:rFonts w:ascii="Arial" w:hAnsi="Arial" w:cs="Arial" w:hint="default"/>
        <w:b w:val="0"/>
        <w:color w:val="auto"/>
        <w:sz w:val="22"/>
        <w:szCs w:val="20"/>
      </w:rPr>
    </w:lvl>
    <w:lvl w:ilvl="2">
      <w:start w:val="1"/>
      <w:numFmt w:val="decimal"/>
      <w:suff w:val="space"/>
      <w:lvlText w:val="%1.%2.%3."/>
      <w:lvlJc w:val="left"/>
      <w:pPr>
        <w:ind w:left="0" w:firstLine="709"/>
      </w:pPr>
      <w:rPr>
        <w:rFonts w:ascii="Arial" w:hAnsi="Arial" w:cs="Arial" w:hint="default"/>
        <w:b w:val="0"/>
        <w:bCs w:val="0"/>
        <w:color w:val="auto"/>
        <w:sz w:val="22"/>
        <w:szCs w:val="20"/>
      </w:rPr>
    </w:lvl>
    <w:lvl w:ilvl="3">
      <w:start w:val="1"/>
      <w:numFmt w:val="decimal"/>
      <w:suff w:val="space"/>
      <w:lvlText w:val="%1.%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9" w15:restartNumberingAfterBreak="0">
    <w:nsid w:val="3DA06D05"/>
    <w:multiLevelType w:val="multilevel"/>
    <w:tmpl w:val="941C9F3E"/>
    <w:lvl w:ilvl="0">
      <w:start w:val="1"/>
      <w:numFmt w:val="decimal"/>
      <w:lvlText w:val="%1."/>
      <w:lvlJc w:val="left"/>
      <w:pPr>
        <w:ind w:left="644" w:hanging="360"/>
      </w:pPr>
      <w:rPr>
        <w:rFonts w:ascii="Arial" w:hAnsi="Arial" w:cs="Arial"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2A7527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BF957DF"/>
    <w:multiLevelType w:val="multilevel"/>
    <w:tmpl w:val="B824E948"/>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b w:val="0"/>
        <w:color w:val="auto"/>
      </w:rPr>
    </w:lvl>
    <w:lvl w:ilvl="2">
      <w:start w:val="1"/>
      <w:numFmt w:val="decimal"/>
      <w:lvlText w:val="%1.%2.%3."/>
      <w:lvlJc w:val="left"/>
      <w:pPr>
        <w:ind w:left="1224" w:hanging="504"/>
      </w:pPr>
      <w:rPr>
        <w:rFonts w:hint="default"/>
        <w:b w:val="0"/>
        <w:i w:val="0"/>
        <w:color w:val="auto"/>
        <w:sz w:val="22"/>
        <w:szCs w:val="22"/>
      </w:rPr>
    </w:lvl>
    <w:lvl w:ilvl="3">
      <w:start w:val="1"/>
      <w:numFmt w:val="decimal"/>
      <w:lvlText w:val="%1.%2.%3.%4."/>
      <w:lvlJc w:val="left"/>
      <w:pPr>
        <w:ind w:left="1728" w:hanging="648"/>
      </w:pPr>
      <w:rPr>
        <w:rFonts w:hint="default"/>
        <w:b w:val="0"/>
        <w:color w:val="000000"/>
        <w:sz w:val="22"/>
        <w:szCs w:val="20"/>
      </w:rPr>
    </w:lvl>
    <w:lvl w:ilvl="4">
      <w:start w:val="1"/>
      <w:numFmt w:val="decimal"/>
      <w:lvlText w:val="%1.%2.%3.%4.%5."/>
      <w:lvlJc w:val="left"/>
      <w:pPr>
        <w:ind w:left="2232" w:hanging="792"/>
      </w:pPr>
      <w:rPr>
        <w:rFonts w:hint="default"/>
        <w:b w:val="0"/>
        <w:color w:val="000000"/>
        <w:sz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C4D73D5"/>
    <w:multiLevelType w:val="multilevel"/>
    <w:tmpl w:val="E83C0B1A"/>
    <w:lvl w:ilvl="0">
      <w:start w:val="1"/>
      <w:numFmt w:val="bullet"/>
      <w:lvlText w:val=""/>
      <w:lvlJc w:val="left"/>
      <w:pPr>
        <w:ind w:left="748" w:hanging="360"/>
      </w:pPr>
      <w:rPr>
        <w:rFonts w:ascii="Symbol" w:hAnsi="Symbol" w:hint="default"/>
      </w:rPr>
    </w:lvl>
    <w:lvl w:ilvl="1">
      <w:start w:val="1"/>
      <w:numFmt w:val="bullet"/>
      <w:lvlText w:val="o"/>
      <w:lvlJc w:val="left"/>
      <w:pPr>
        <w:ind w:left="1468" w:hanging="360"/>
      </w:pPr>
      <w:rPr>
        <w:rFonts w:ascii="Courier New" w:hAnsi="Courier New" w:cs="Courier New" w:hint="default"/>
      </w:rPr>
    </w:lvl>
    <w:lvl w:ilvl="2">
      <w:start w:val="1"/>
      <w:numFmt w:val="bullet"/>
      <w:lvlText w:val=""/>
      <w:lvlJc w:val="left"/>
      <w:pPr>
        <w:ind w:left="2188" w:hanging="360"/>
      </w:pPr>
      <w:rPr>
        <w:rFonts w:ascii="Wingdings" w:hAnsi="Wingdings" w:hint="default"/>
      </w:rPr>
    </w:lvl>
    <w:lvl w:ilvl="3">
      <w:start w:val="1"/>
      <w:numFmt w:val="bullet"/>
      <w:lvlText w:val=""/>
      <w:lvlJc w:val="left"/>
      <w:pPr>
        <w:ind w:left="2908" w:hanging="360"/>
      </w:pPr>
      <w:rPr>
        <w:rFonts w:ascii="Symbol" w:hAnsi="Symbol" w:hint="default"/>
      </w:rPr>
    </w:lvl>
    <w:lvl w:ilvl="4">
      <w:start w:val="1"/>
      <w:numFmt w:val="bullet"/>
      <w:lvlText w:val="o"/>
      <w:lvlJc w:val="left"/>
      <w:pPr>
        <w:ind w:left="3628" w:hanging="360"/>
      </w:pPr>
      <w:rPr>
        <w:rFonts w:ascii="Courier New" w:hAnsi="Courier New" w:cs="Courier New" w:hint="default"/>
      </w:rPr>
    </w:lvl>
    <w:lvl w:ilvl="5">
      <w:start w:val="1"/>
      <w:numFmt w:val="bullet"/>
      <w:lvlText w:val=""/>
      <w:lvlJc w:val="left"/>
      <w:pPr>
        <w:ind w:left="4348" w:hanging="360"/>
      </w:pPr>
      <w:rPr>
        <w:rFonts w:ascii="Wingdings" w:hAnsi="Wingdings" w:hint="default"/>
      </w:rPr>
    </w:lvl>
    <w:lvl w:ilvl="6">
      <w:start w:val="1"/>
      <w:numFmt w:val="bullet"/>
      <w:lvlText w:val=""/>
      <w:lvlJc w:val="left"/>
      <w:pPr>
        <w:ind w:left="5068" w:hanging="360"/>
      </w:pPr>
      <w:rPr>
        <w:rFonts w:ascii="Symbol" w:hAnsi="Symbol" w:hint="default"/>
      </w:rPr>
    </w:lvl>
    <w:lvl w:ilvl="7">
      <w:start w:val="1"/>
      <w:numFmt w:val="bullet"/>
      <w:lvlText w:val="o"/>
      <w:lvlJc w:val="left"/>
      <w:pPr>
        <w:ind w:left="5788" w:hanging="360"/>
      </w:pPr>
      <w:rPr>
        <w:rFonts w:ascii="Courier New" w:hAnsi="Courier New" w:cs="Courier New" w:hint="default"/>
      </w:rPr>
    </w:lvl>
    <w:lvl w:ilvl="8">
      <w:start w:val="1"/>
      <w:numFmt w:val="bullet"/>
      <w:lvlText w:val=""/>
      <w:lvlJc w:val="left"/>
      <w:pPr>
        <w:ind w:left="6508" w:hanging="360"/>
      </w:pPr>
      <w:rPr>
        <w:rFonts w:ascii="Wingdings" w:hAnsi="Wingdings" w:hint="default"/>
      </w:rPr>
    </w:lvl>
  </w:abstractNum>
  <w:abstractNum w:abstractNumId="33" w15:restartNumberingAfterBreak="0">
    <w:nsid w:val="506C7CE0"/>
    <w:multiLevelType w:val="multilevel"/>
    <w:tmpl w:val="2FF06540"/>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0CC763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CFA1E4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09C0DE5"/>
    <w:multiLevelType w:val="multilevel"/>
    <w:tmpl w:val="48D21F3E"/>
    <w:lvl w:ilvl="0">
      <w:start w:val="1"/>
      <w:numFmt w:val="decimal"/>
      <w:lvlText w:val="%1."/>
      <w:lvlJc w:val="left"/>
      <w:pPr>
        <w:ind w:left="360" w:hanging="360"/>
      </w:pPr>
      <w:rPr>
        <w:rFonts w:hint="default"/>
      </w:rPr>
    </w:lvl>
    <w:lvl w:ilvl="1">
      <w:start w:val="1"/>
      <w:numFmt w:val="decimal"/>
      <w:lvlText w:val="13.%2."/>
      <w:lvlJc w:val="left"/>
      <w:pPr>
        <w:ind w:left="792" w:hanging="432"/>
      </w:pPr>
      <w:rPr>
        <w:rFonts w:hint="default"/>
      </w:rPr>
    </w:lvl>
    <w:lvl w:ilvl="2">
      <w:start w:val="1"/>
      <w:numFmt w:val="decimal"/>
      <w:lvlText w:val="1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1FC5DC5"/>
    <w:multiLevelType w:val="multilevel"/>
    <w:tmpl w:val="E33299BC"/>
    <w:lvl w:ilvl="0">
      <w:start w:val="6"/>
      <w:numFmt w:val="decimal"/>
      <w:lvlText w:val="%1."/>
      <w:lvlJc w:val="left"/>
      <w:pPr>
        <w:ind w:left="440" w:hanging="4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687355B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9775A70"/>
    <w:multiLevelType w:val="multilevel"/>
    <w:tmpl w:val="6E309C8E"/>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A172F65"/>
    <w:multiLevelType w:val="multilevel"/>
    <w:tmpl w:val="D1D686A6"/>
    <w:lvl w:ilvl="0">
      <w:start w:val="1"/>
      <w:numFmt w:val="decimal"/>
      <w:lvlText w:val="%1."/>
      <w:lvlJc w:val="left"/>
      <w:pPr>
        <w:ind w:left="357" w:hanging="357"/>
      </w:pPr>
      <w:rPr>
        <w:rFonts w:hint="default"/>
      </w:rPr>
    </w:lvl>
    <w:lvl w:ilvl="1">
      <w:start w:val="1"/>
      <w:numFmt w:val="decimal"/>
      <w:lvlText w:val="%1.%2."/>
      <w:lvlJc w:val="left"/>
      <w:pPr>
        <w:ind w:left="794" w:hanging="434"/>
      </w:pPr>
      <w:rPr>
        <w:rFonts w:hint="default"/>
      </w:rPr>
    </w:lvl>
    <w:lvl w:ilvl="2">
      <w:start w:val="1"/>
      <w:numFmt w:val="decimal"/>
      <w:lvlText w:val="%1.%2.%3."/>
      <w:lvlJc w:val="left"/>
      <w:pPr>
        <w:ind w:left="1361" w:hanging="794"/>
      </w:pPr>
      <w:rPr>
        <w:rFonts w:hint="default"/>
        <w:b w:val="0"/>
        <w:bCs w:val="0"/>
      </w:rPr>
    </w:lvl>
    <w:lvl w:ilvl="3">
      <w:start w:val="1"/>
      <w:numFmt w:val="decimal"/>
      <w:lvlText w:val="%1.%2.%3.%4."/>
      <w:lvlJc w:val="left"/>
      <w:pPr>
        <w:ind w:left="1701" w:hanging="907"/>
      </w:pPr>
      <w:rPr>
        <w:rFonts w:hint="default"/>
      </w:rPr>
    </w:lvl>
    <w:lvl w:ilvl="4">
      <w:start w:val="1"/>
      <w:numFmt w:val="decimal"/>
      <w:lvlText w:val="%1.%2.%3.%4.%5."/>
      <w:lvlJc w:val="left"/>
      <w:pPr>
        <w:ind w:left="2155"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DE77A19"/>
    <w:multiLevelType w:val="multilevel"/>
    <w:tmpl w:val="DB841946"/>
    <w:lvl w:ilvl="0">
      <w:start w:val="1"/>
      <w:numFmt w:val="decimal"/>
      <w:lvlText w:val="%1."/>
      <w:lvlJc w:val="left"/>
      <w:pPr>
        <w:ind w:left="360" w:hanging="360"/>
      </w:pPr>
    </w:lvl>
    <w:lvl w:ilvl="1">
      <w:start w:val="1"/>
      <w:numFmt w:val="decimal"/>
      <w:lvlText w:val="%1.%2."/>
      <w:lvlJc w:val="left"/>
      <w:pPr>
        <w:ind w:left="792" w:hanging="432"/>
      </w:pPr>
      <w:rPr>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0F11E0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C133466"/>
    <w:multiLevelType w:val="multilevel"/>
    <w:tmpl w:val="DDC8C76C"/>
    <w:lvl w:ilvl="0">
      <w:start w:val="1"/>
      <w:numFmt w:val="decimal"/>
      <w:lvlText w:val="5.%1."/>
      <w:lvlJc w:val="left"/>
      <w:pPr>
        <w:ind w:left="1440" w:hanging="360"/>
      </w:pPr>
      <w:rPr>
        <w:rFonts w:hint="default"/>
        <w:sz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374625291">
    <w:abstractNumId w:val="0"/>
  </w:num>
  <w:num w:numId="2" w16cid:durableId="875701967">
    <w:abstractNumId w:val="1"/>
  </w:num>
  <w:num w:numId="3" w16cid:durableId="2115318679">
    <w:abstractNumId w:val="2"/>
  </w:num>
  <w:num w:numId="4" w16cid:durableId="1807165008">
    <w:abstractNumId w:val="3"/>
  </w:num>
  <w:num w:numId="5" w16cid:durableId="512230471">
    <w:abstractNumId w:val="4"/>
  </w:num>
  <w:num w:numId="6" w16cid:durableId="2106027567">
    <w:abstractNumId w:val="5"/>
  </w:num>
  <w:num w:numId="7" w16cid:durableId="366681523">
    <w:abstractNumId w:val="6"/>
  </w:num>
  <w:num w:numId="8" w16cid:durableId="1814256655">
    <w:abstractNumId w:val="7"/>
  </w:num>
  <w:num w:numId="9" w16cid:durableId="1960602281">
    <w:abstractNumId w:val="8"/>
  </w:num>
  <w:num w:numId="10" w16cid:durableId="306519129">
    <w:abstractNumId w:val="9"/>
  </w:num>
  <w:num w:numId="11" w16cid:durableId="1368214626">
    <w:abstractNumId w:val="10"/>
  </w:num>
  <w:num w:numId="12" w16cid:durableId="1767647988">
    <w:abstractNumId w:val="11"/>
  </w:num>
  <w:num w:numId="13" w16cid:durableId="188684992">
    <w:abstractNumId w:val="12"/>
  </w:num>
  <w:num w:numId="14" w16cid:durableId="602080708">
    <w:abstractNumId w:val="13"/>
  </w:num>
  <w:num w:numId="15" w16cid:durableId="1668554864">
    <w:abstractNumId w:val="14"/>
  </w:num>
  <w:num w:numId="16" w16cid:durableId="1967619320">
    <w:abstractNumId w:val="15"/>
  </w:num>
  <w:num w:numId="17" w16cid:durableId="1365330408">
    <w:abstractNumId w:val="16"/>
  </w:num>
  <w:num w:numId="18" w16cid:durableId="2111662368">
    <w:abstractNumId w:val="17"/>
  </w:num>
  <w:num w:numId="19" w16cid:durableId="968782777">
    <w:abstractNumId w:val="18"/>
  </w:num>
  <w:num w:numId="20" w16cid:durableId="1403679010">
    <w:abstractNumId w:val="19"/>
  </w:num>
  <w:num w:numId="21" w16cid:durableId="551845033">
    <w:abstractNumId w:val="20"/>
  </w:num>
  <w:num w:numId="22" w16cid:durableId="2045983403">
    <w:abstractNumId w:val="21"/>
  </w:num>
  <w:num w:numId="23" w16cid:durableId="395666039">
    <w:abstractNumId w:val="22"/>
  </w:num>
  <w:num w:numId="24" w16cid:durableId="2140417731">
    <w:abstractNumId w:val="23"/>
  </w:num>
  <w:num w:numId="25" w16cid:durableId="1681928897">
    <w:abstractNumId w:val="24"/>
  </w:num>
  <w:num w:numId="26" w16cid:durableId="792601571">
    <w:abstractNumId w:val="25"/>
  </w:num>
  <w:num w:numId="27" w16cid:durableId="1241214280">
    <w:abstractNumId w:val="26"/>
  </w:num>
  <w:num w:numId="28" w16cid:durableId="456025218">
    <w:abstractNumId w:val="27"/>
  </w:num>
  <w:num w:numId="29" w16cid:durableId="489181491">
    <w:abstractNumId w:val="28"/>
  </w:num>
  <w:num w:numId="30" w16cid:durableId="883368165">
    <w:abstractNumId w:val="29"/>
  </w:num>
  <w:num w:numId="31" w16cid:durableId="645088213">
    <w:abstractNumId w:val="30"/>
  </w:num>
  <w:num w:numId="32" w16cid:durableId="1509564767">
    <w:abstractNumId w:val="31"/>
  </w:num>
  <w:num w:numId="33" w16cid:durableId="1289823054">
    <w:abstractNumId w:val="32"/>
  </w:num>
  <w:num w:numId="34" w16cid:durableId="425931740">
    <w:abstractNumId w:val="33"/>
  </w:num>
  <w:num w:numId="35" w16cid:durableId="1829707399">
    <w:abstractNumId w:val="34"/>
  </w:num>
  <w:num w:numId="36" w16cid:durableId="1953707582">
    <w:abstractNumId w:val="35"/>
  </w:num>
  <w:num w:numId="37" w16cid:durableId="496963597">
    <w:abstractNumId w:val="36"/>
  </w:num>
  <w:num w:numId="38" w16cid:durableId="569925063">
    <w:abstractNumId w:val="37"/>
  </w:num>
  <w:num w:numId="39" w16cid:durableId="1984117370">
    <w:abstractNumId w:val="38"/>
  </w:num>
  <w:num w:numId="40" w16cid:durableId="1851681405">
    <w:abstractNumId w:val="39"/>
  </w:num>
  <w:num w:numId="41" w16cid:durableId="792557347">
    <w:abstractNumId w:val="40"/>
  </w:num>
  <w:num w:numId="42" w16cid:durableId="778525702">
    <w:abstractNumId w:val="41"/>
  </w:num>
  <w:num w:numId="43" w16cid:durableId="2025281159">
    <w:abstractNumId w:val="42"/>
  </w:num>
  <w:num w:numId="44" w16cid:durableId="1990548931">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567"/>
  <w:hyphenationZone w:val="396"/>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448D"/>
    <w:rsid w:val="003F2B47"/>
    <w:rsid w:val="00410EE0"/>
    <w:rsid w:val="0041629E"/>
    <w:rsid w:val="00681AB6"/>
    <w:rsid w:val="00C645F2"/>
    <w:rsid w:val="00EE448D"/>
  </w:rsids>
  <m:mathPr>
    <m:mathFont m:val="Cambria Math"/>
    <m:brkBin m:val="before"/>
    <m:brkBinSub m:val="--"/>
    <m:smallFrac/>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119FC86"/>
  <w15:docId w15:val="{58588B92-BD96-4093-8BDE-1B24AC091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heading 1" w:qFormat="1"/>
    <w:lsdException w:name="heading 2" w:uiPriority="99" w:qFormat="1"/>
    <w:lsdException w:name="heading 3" w:qFormat="1"/>
    <w:lsdException w:name="heading 4" w:semiHidden="1"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Pr>
      <w:sz w:val="24"/>
      <w:szCs w:val="24"/>
      <w:lang w:val="en-GB"/>
    </w:rPr>
  </w:style>
  <w:style w:type="paragraph" w:styleId="Heading1">
    <w:name w:val="heading 1"/>
    <w:basedOn w:val="Normal"/>
    <w:next w:val="Normal"/>
    <w:link w:val="Heading1Char"/>
    <w:qFormat/>
    <w:pPr>
      <w:keepNext/>
      <w:spacing w:before="240" w:after="240"/>
      <w:outlineLvl w:val="0"/>
    </w:pPr>
    <w:rPr>
      <w:rFonts w:ascii="Trebuchet MS" w:hAnsi="Trebuchet MS"/>
      <w:b/>
      <w:sz w:val="22"/>
    </w:rPr>
  </w:style>
  <w:style w:type="paragraph" w:styleId="Heading2">
    <w:name w:val="heading 2"/>
    <w:basedOn w:val="Normal"/>
    <w:next w:val="Normal"/>
    <w:link w:val="Heading2Char"/>
    <w:uiPriority w:val="99"/>
    <w:qFormat/>
    <w:pPr>
      <w:keepNext/>
      <w:spacing w:before="240" w:after="60"/>
      <w:outlineLvl w:val="1"/>
    </w:pPr>
    <w:rPr>
      <w:rFonts w:ascii="Trebuchet MS" w:hAnsi="Trebuchet MS" w:cs="Arial"/>
      <w:bCs/>
      <w:iCs/>
      <w:sz w:val="22"/>
      <w:szCs w:val="28"/>
    </w:rPr>
  </w:style>
  <w:style w:type="paragraph" w:styleId="Heading3">
    <w:name w:val="heading 3"/>
    <w:basedOn w:val="Normal"/>
    <w:next w:val="Normal"/>
    <w:link w:val="Heading3Char1"/>
    <w:qFormat/>
    <w:pPr>
      <w:keepNext/>
      <w:jc w:val="center"/>
      <w:outlineLvl w:val="2"/>
    </w:pPr>
    <w:rPr>
      <w:rFonts w:ascii="Trebuchet MS" w:hAnsi="Trebuchet MS" w:cs="Arial"/>
      <w:b/>
      <w:bCs/>
      <w:sz w:val="32"/>
      <w:szCs w:val="26"/>
    </w:rPr>
  </w:style>
  <w:style w:type="paragraph" w:styleId="Heading4">
    <w:name w:val="heading 4"/>
    <w:basedOn w:val="Normal"/>
    <w:next w:val="Normal"/>
    <w:link w:val="Heading4Char"/>
    <w:qFormat/>
    <w:pPr>
      <w:tabs>
        <w:tab w:val="num" w:pos="720"/>
      </w:tabs>
      <w:outlineLvl w:val="3"/>
    </w:pPr>
    <w:rPr>
      <w:bCs/>
      <w:szCs w:val="28"/>
    </w:rPr>
  </w:style>
  <w:style w:type="paragraph" w:styleId="Heading5">
    <w:name w:val="heading 5"/>
    <w:basedOn w:val="Normal"/>
    <w:next w:val="Normal"/>
    <w:link w:val="Heading5Char"/>
    <w:uiPriority w:val="99"/>
    <w:qFormat/>
    <w:pPr>
      <w:tabs>
        <w:tab w:val="num" w:pos="1080"/>
      </w:tabs>
      <w:outlineLvl w:val="4"/>
    </w:pPr>
    <w:rPr>
      <w:bCs/>
      <w:iCs/>
      <w:szCs w:val="26"/>
    </w:rPr>
  </w:style>
  <w:style w:type="paragraph" w:styleId="Heading6">
    <w:name w:val="heading 6"/>
    <w:basedOn w:val="Normal"/>
    <w:next w:val="Normal"/>
    <w:link w:val="Heading6Char"/>
    <w:uiPriority w:val="99"/>
    <w:qFormat/>
    <w:pPr>
      <w:tabs>
        <w:tab w:val="num" w:pos="1080"/>
      </w:tabs>
      <w:outlineLvl w:val="5"/>
    </w:pPr>
    <w:rPr>
      <w:bCs/>
      <w:szCs w:val="22"/>
    </w:rPr>
  </w:style>
  <w:style w:type="paragraph" w:styleId="Heading7">
    <w:name w:val="heading 7"/>
    <w:basedOn w:val="Normal"/>
    <w:next w:val="Normal"/>
    <w:link w:val="Heading7Char"/>
    <w:uiPriority w:val="99"/>
    <w:qFormat/>
    <w:pPr>
      <w:tabs>
        <w:tab w:val="num" w:pos="1296"/>
      </w:tabs>
      <w:spacing w:before="240" w:after="60"/>
      <w:ind w:left="1296" w:hanging="1296"/>
      <w:outlineLvl w:val="6"/>
    </w:pPr>
  </w:style>
  <w:style w:type="paragraph" w:styleId="Heading8">
    <w:name w:val="heading 8"/>
    <w:basedOn w:val="Normal"/>
    <w:next w:val="Normal"/>
    <w:link w:val="Heading8Char"/>
    <w:uiPriority w:val="99"/>
    <w:qFormat/>
    <w:pPr>
      <w:tabs>
        <w:tab w:val="num" w:pos="1440"/>
      </w:tabs>
      <w:spacing w:before="240" w:after="60"/>
      <w:ind w:left="1440" w:hanging="1440"/>
      <w:outlineLvl w:val="7"/>
    </w:pPr>
    <w:rPr>
      <w:i/>
      <w:iCs/>
    </w:rPr>
  </w:style>
  <w:style w:type="paragraph" w:styleId="Heading9">
    <w:name w:val="heading 9"/>
    <w:basedOn w:val="Normal"/>
    <w:next w:val="Normal"/>
    <w:link w:val="Heading9Char"/>
    <w:uiPriority w:val="99"/>
    <w:qFormat/>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customStyle="1" w:styleId="antraste">
    <w:name w:val="antraste"/>
    <w:rPr>
      <w:b/>
      <w:caps/>
      <w:sz w:val="24"/>
      <w:lang w:val="en-GB"/>
    </w:rPr>
  </w:style>
  <w:style w:type="paragraph" w:customStyle="1" w:styleId="Filialas">
    <w:name w:val="Filialas"/>
    <w:pPr>
      <w:spacing w:before="120" w:line="960" w:lineRule="auto"/>
      <w:jc w:val="center"/>
    </w:pPr>
    <w:rPr>
      <w:b/>
      <w:caps/>
      <w:lang w:val="en-GB"/>
    </w:rPr>
  </w:style>
  <w:style w:type="paragraph" w:customStyle="1" w:styleId="Rekvizitas">
    <w:name w:val="Rekvizitas"/>
    <w:pPr>
      <w:jc w:val="center"/>
    </w:pPr>
    <w:rPr>
      <w:lang w:val="en-GB"/>
    </w:rPr>
  </w:style>
  <w:style w:type="paragraph" w:customStyle="1" w:styleId="Tekstas">
    <w:name w:val="Tekstas"/>
    <w:uiPriority w:val="99"/>
    <w:pPr>
      <w:tabs>
        <w:tab w:val="left" w:pos="6804"/>
      </w:tabs>
      <w:ind w:firstLine="238"/>
    </w:pPr>
    <w:rPr>
      <w:color w:val="000000"/>
      <w:sz w:val="24"/>
      <w:lang w:val="en-GB"/>
    </w:rPr>
  </w:style>
  <w:style w:type="character" w:styleId="FollowedHyperlink">
    <w:name w:val="FollowedHyperlink"/>
    <w:basedOn w:val="DefaultParagraphFont"/>
    <w:rPr>
      <w:color w:val="auto"/>
      <w:u w:val="none"/>
    </w:rPr>
  </w:style>
  <w:style w:type="character" w:styleId="Hyperlink">
    <w:name w:val="Hyperlink"/>
    <w:basedOn w:val="DefaultParagraphFont"/>
    <w:uiPriority w:val="99"/>
    <w:rPr>
      <w:color w:val="auto"/>
      <w:u w:val="none"/>
    </w:rPr>
  </w:style>
  <w:style w:type="character" w:styleId="PageNumber">
    <w:name w:val="page number"/>
    <w:basedOn w:val="DefaultParagraphFont"/>
  </w:style>
  <w:style w:type="character" w:customStyle="1" w:styleId="CommentReference1">
    <w:name w:val="Comment Reference1"/>
    <w:basedOn w:val="DefaultParagraphFont"/>
    <w:rPr>
      <w:sz w:val="16"/>
      <w:szCs w:val="16"/>
    </w:rPr>
  </w:style>
  <w:style w:type="paragraph" w:customStyle="1" w:styleId="CommentText1">
    <w:name w:val="Comment Text1"/>
    <w:basedOn w:val="Normal"/>
    <w:link w:val="CommentTextChar"/>
    <w:rPr>
      <w:sz w:val="20"/>
      <w:szCs w:val="20"/>
    </w:rPr>
  </w:style>
  <w:style w:type="paragraph" w:customStyle="1" w:styleId="CommentSubject1">
    <w:name w:val="Comment Subject1"/>
    <w:basedOn w:val="CommentText1"/>
    <w:next w:val="CommentText1"/>
    <w:semiHidden/>
    <w:rPr>
      <w:b/>
      <w:bCs/>
    </w:rPr>
  </w:style>
  <w:style w:type="paragraph" w:styleId="BalloonText">
    <w:name w:val="Balloon Text"/>
    <w:basedOn w:val="Normal"/>
    <w:link w:val="BalloonTextChar"/>
    <w:rPr>
      <w:rFonts w:ascii="Tahoma" w:hAnsi="Tahoma" w:cs="Tahoma"/>
      <w:sz w:val="16"/>
      <w:szCs w:val="16"/>
    </w:rPr>
  </w:style>
  <w:style w:type="paragraph" w:styleId="DocumentMap">
    <w:name w:val="Document Map"/>
    <w:basedOn w:val="Normal"/>
    <w:link w:val="DocumentMapChar"/>
    <w:pPr>
      <w:shd w:val="clear" w:color="auto" w:fill="000080"/>
    </w:pPr>
    <w:rPr>
      <w:rFonts w:ascii="Tahoma" w:hAnsi="Tahoma" w:cs="Tahoma"/>
      <w:sz w:val="20"/>
      <w:szCs w:val="20"/>
    </w:rPr>
  </w:style>
  <w:style w:type="paragraph" w:styleId="BodyText3">
    <w:name w:val="Body Text 3"/>
    <w:basedOn w:val="Normal"/>
    <w:link w:val="BodyText3Char"/>
    <w:pPr>
      <w:spacing w:after="120"/>
    </w:pPr>
    <w:rPr>
      <w:sz w:val="16"/>
      <w:szCs w:val="16"/>
    </w:rPr>
  </w:style>
  <w:style w:type="paragraph" w:styleId="BodyText2">
    <w:name w:val="Body Text 2"/>
    <w:basedOn w:val="Normal"/>
    <w:pPr>
      <w:spacing w:after="120" w:line="480" w:lineRule="auto"/>
    </w:pPr>
  </w:style>
  <w:style w:type="paragraph" w:customStyle="1" w:styleId="numeracija">
    <w:name w:val="numeracija"/>
    <w:basedOn w:val="Normal"/>
    <w:pPr>
      <w:tabs>
        <w:tab w:val="left" w:pos="567"/>
      </w:tabs>
      <w:jc w:val="center"/>
    </w:pPr>
    <w:rPr>
      <w:bCs/>
      <w:noProof/>
      <w:szCs w:val="20"/>
    </w:rPr>
  </w:style>
  <w:style w:type="paragraph" w:customStyle="1" w:styleId="tekstas0">
    <w:name w:val="tekstas"/>
    <w:basedOn w:val="Normal"/>
    <w:pPr>
      <w:spacing w:before="100" w:beforeAutospacing="1" w:after="100" w:afterAutospacing="1"/>
    </w:pPr>
    <w:rPr>
      <w:lang w:eastAsia="lt-LT"/>
    </w:rPr>
  </w:style>
  <w:style w:type="paragraph" w:styleId="BodyTextIndent">
    <w:name w:val="Body Text Indent"/>
    <w:basedOn w:val="Normal"/>
    <w:link w:val="BodyTextIndentChar"/>
    <w:pPr>
      <w:spacing w:after="120"/>
      <w:ind w:left="283"/>
    </w:pPr>
  </w:style>
  <w:style w:type="paragraph" w:customStyle="1" w:styleId="CentrBold">
    <w:name w:val="CentrBold"/>
    <w:pPr>
      <w:jc w:val="center"/>
    </w:pPr>
    <w:rPr>
      <w:rFonts w:ascii="TimesLT" w:hAnsi="TimesLT"/>
      <w:b/>
      <w:caps/>
    </w:rPr>
  </w:style>
  <w:style w:type="character" w:customStyle="1" w:styleId="BodyText3Char">
    <w:name w:val="Body Text 3 Char"/>
    <w:basedOn w:val="DefaultParagraphFont"/>
    <w:link w:val="BodyText3"/>
    <w:rPr>
      <w:sz w:val="16"/>
      <w:szCs w:val="16"/>
      <w:lang w:val="en-GB"/>
    </w:rPr>
  </w:style>
  <w:style w:type="character" w:customStyle="1" w:styleId="CommentTextChar">
    <w:name w:val="Comment Text Char"/>
    <w:basedOn w:val="DefaultParagraphFont"/>
    <w:link w:val="CommentText1"/>
    <w:rPr>
      <w:lang w:val="en-GB"/>
    </w:rPr>
  </w:style>
  <w:style w:type="paragraph" w:styleId="ListParagraph">
    <w:name w:val="List Paragraph"/>
    <w:basedOn w:val="Normal"/>
    <w:link w:val="ListParagraphChar"/>
    <w:uiPriority w:val="34"/>
    <w:qFormat/>
    <w:pPr>
      <w:ind w:left="720"/>
    </w:pPr>
  </w:style>
  <w:style w:type="character" w:customStyle="1" w:styleId="HeaderChar">
    <w:name w:val="Header Char"/>
    <w:basedOn w:val="DefaultParagraphFont"/>
    <w:link w:val="Header"/>
    <w:rPr>
      <w:sz w:val="24"/>
      <w:szCs w:val="24"/>
      <w:lang w:val="lt-LT"/>
    </w:rPr>
  </w:style>
  <w:style w:type="character" w:customStyle="1" w:styleId="BodyTextIndentChar">
    <w:name w:val="Body Text Indent Char"/>
    <w:basedOn w:val="DefaultParagraphFont"/>
    <w:link w:val="BodyTextIndent"/>
    <w:rPr>
      <w:sz w:val="24"/>
      <w:szCs w:val="24"/>
      <w:lang w:val="lt-LT"/>
    </w:rPr>
  </w:style>
  <w:style w:type="paragraph" w:customStyle="1" w:styleId="TableNormal0">
    <w:name w:val="TableNormal"/>
    <w:basedOn w:val="Normal"/>
    <w:pPr>
      <w:keepLines/>
      <w:spacing w:before="120"/>
    </w:pPr>
    <w:rPr>
      <w:rFonts w:ascii="Arial" w:hAnsi="Arial"/>
      <w:spacing w:val="-5"/>
      <w:sz w:val="20"/>
      <w:szCs w:val="20"/>
      <w:lang w:val="ru-RU"/>
    </w:rPr>
  </w:style>
  <w:style w:type="character" w:customStyle="1" w:styleId="FooterChar">
    <w:name w:val="Footer Char"/>
    <w:basedOn w:val="DefaultParagraphFont"/>
    <w:link w:val="Footer"/>
    <w:uiPriority w:val="99"/>
    <w:rPr>
      <w:sz w:val="24"/>
      <w:szCs w:val="24"/>
      <w:lang w:val="lt-LT"/>
    </w:rPr>
  </w:style>
  <w:style w:type="character" w:customStyle="1" w:styleId="Heading2Char">
    <w:name w:val="Heading 2 Char"/>
    <w:basedOn w:val="DefaultParagraphFont"/>
    <w:link w:val="Heading2"/>
    <w:rPr>
      <w:rFonts w:ascii="Trebuchet MS" w:hAnsi="Trebuchet MS" w:cs="Arial"/>
      <w:bCs/>
      <w:iCs/>
      <w:sz w:val="22"/>
      <w:szCs w:val="28"/>
      <w:lang w:val="en-GB"/>
    </w:rPr>
  </w:style>
  <w:style w:type="paragraph" w:customStyle="1" w:styleId="headerprompt">
    <w:name w:val="headerprompt"/>
    <w:basedOn w:val="Normal"/>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b/>
      <w:bCs/>
      <w:sz w:val="18"/>
      <w:szCs w:val="18"/>
      <w:lang w:eastAsia="lt-LT"/>
    </w:rPr>
  </w:style>
  <w:style w:type="paragraph" w:customStyle="1" w:styleId="headervalue">
    <w:name w:val="headervalue"/>
    <w:basedOn w:val="Normal"/>
    <w:pPr>
      <w:pBdr>
        <w:top w:val="single" w:sz="8" w:space="0" w:color="FFFFFF"/>
        <w:left w:val="single" w:sz="8" w:space="10" w:color="FFFFFF"/>
        <w:bottom w:val="single" w:sz="8" w:space="0" w:color="FFFFFF"/>
        <w:right w:val="single" w:sz="8" w:space="0" w:color="FFFFFF"/>
      </w:pBdr>
      <w:spacing w:before="100" w:beforeAutospacing="1" w:after="100" w:afterAutospacing="1"/>
    </w:pPr>
    <w:rPr>
      <w:rFonts w:eastAsiaTheme="minorEastAsia"/>
      <w:sz w:val="18"/>
      <w:szCs w:val="18"/>
      <w:lang w:eastAsia="lt-LT"/>
    </w:rPr>
  </w:style>
  <w:style w:type="paragraph" w:customStyle="1" w:styleId="blankrow">
    <w:name w:val="blankrow"/>
    <w:basedOn w:val="Normal"/>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sz w:val="10"/>
      <w:szCs w:val="10"/>
      <w:lang w:eastAsia="lt-LT"/>
    </w:rPr>
  </w:style>
  <w:style w:type="paragraph" w:customStyle="1" w:styleId="reporttable">
    <w:name w:val="reporttable"/>
    <w:basedOn w:val="Normal"/>
    <w:pPr>
      <w:spacing w:before="100" w:beforeAutospacing="1" w:after="100" w:afterAutospacing="1"/>
    </w:pPr>
    <w:rPr>
      <w:rFonts w:eastAsiaTheme="minorEastAsia"/>
      <w:color w:val="000000"/>
      <w:sz w:val="14"/>
      <w:szCs w:val="14"/>
      <w:lang w:eastAsia="lt-LT"/>
    </w:rPr>
  </w:style>
  <w:style w:type="paragraph" w:customStyle="1" w:styleId="reportheader">
    <w:name w:val="reportheader"/>
    <w:basedOn w:val="Normal"/>
    <w:pPr>
      <w:spacing w:before="100" w:beforeAutospacing="1" w:after="100" w:afterAutospacing="1"/>
      <w:jc w:val="center"/>
    </w:pPr>
    <w:rPr>
      <w:rFonts w:eastAsiaTheme="minorEastAsia"/>
      <w:b/>
      <w:bCs/>
      <w:sz w:val="16"/>
      <w:szCs w:val="16"/>
      <w:lang w:eastAsia="lt-LT"/>
    </w:rPr>
  </w:style>
  <w:style w:type="paragraph" w:customStyle="1" w:styleId="total">
    <w:name w:val="total"/>
    <w:basedOn w:val="Normal"/>
    <w:pPr>
      <w:spacing w:before="100" w:beforeAutospacing="1" w:after="100" w:afterAutospacing="1"/>
      <w:jc w:val="right"/>
    </w:pPr>
    <w:rPr>
      <w:rFonts w:eastAsiaTheme="minorEastAsia"/>
      <w:b/>
      <w:bCs/>
      <w:sz w:val="16"/>
      <w:szCs w:val="16"/>
      <w:lang w:eastAsia="lt-LT"/>
    </w:rPr>
  </w:style>
  <w:style w:type="paragraph" w:customStyle="1" w:styleId="error">
    <w:name w:val="error"/>
    <w:basedOn w:val="Normal"/>
    <w:pPr>
      <w:spacing w:before="100" w:beforeAutospacing="1" w:after="100" w:afterAutospacing="1"/>
      <w:jc w:val="center"/>
    </w:pPr>
    <w:rPr>
      <w:rFonts w:ascii="Arial" w:eastAsiaTheme="minorEastAsia" w:hAnsi="Arial" w:cs="Arial"/>
      <w:b/>
      <w:bCs/>
      <w:color w:val="FF0000"/>
      <w:sz w:val="22"/>
      <w:szCs w:val="22"/>
      <w:lang w:eastAsia="lt-LT"/>
    </w:rPr>
  </w:style>
  <w:style w:type="paragraph" w:customStyle="1" w:styleId="tablewithborders">
    <w:name w:val="tablewithborders"/>
    <w:basedOn w:val="Normal"/>
    <w:pPr>
      <w:spacing w:before="100" w:beforeAutospacing="1" w:after="100" w:afterAutospacing="1"/>
    </w:pPr>
    <w:rPr>
      <w:rFonts w:eastAsiaTheme="minorEastAsia"/>
      <w:lang w:eastAsia="lt-LT"/>
    </w:rPr>
  </w:style>
  <w:style w:type="paragraph" w:customStyle="1" w:styleId="tablewithbordersandpadding">
    <w:name w:val="tablewithbordersandpadding"/>
    <w:basedOn w:val="Normal"/>
    <w:pPr>
      <w:spacing w:before="100" w:beforeAutospacing="1" w:after="100" w:afterAutospacing="1"/>
    </w:pPr>
    <w:rPr>
      <w:rFonts w:eastAsiaTheme="minorEastAsia"/>
      <w:lang w:eastAsia="lt-LT"/>
    </w:rPr>
  </w:style>
  <w:style w:type="paragraph" w:customStyle="1" w:styleId="rowwidth">
    <w:name w:val="rowwidth"/>
    <w:basedOn w:val="Normal"/>
    <w:pPr>
      <w:spacing w:before="100" w:beforeAutospacing="1" w:after="100" w:afterAutospacing="1"/>
    </w:pPr>
    <w:rPr>
      <w:rFonts w:eastAsiaTheme="minorEastAsia"/>
      <w:lang w:eastAsia="lt-LT"/>
    </w:rPr>
  </w:style>
  <w:style w:type="paragraph" w:customStyle="1" w:styleId="daywidth">
    <w:name w:val="daywidth"/>
    <w:basedOn w:val="Normal"/>
    <w:pPr>
      <w:spacing w:before="100" w:beforeAutospacing="1" w:after="100" w:afterAutospacing="1"/>
    </w:pPr>
    <w:rPr>
      <w:rFonts w:eastAsiaTheme="minorEastAsia"/>
      <w:lang w:eastAsia="lt-LT"/>
    </w:rPr>
  </w:style>
  <w:style w:type="paragraph" w:customStyle="1" w:styleId="dayoffbgcolor01">
    <w:name w:val="dayoffbgcolor01"/>
    <w:basedOn w:val="Normal"/>
    <w:pPr>
      <w:shd w:val="clear" w:color="auto" w:fill="FFFFCC"/>
      <w:spacing w:before="100" w:beforeAutospacing="1" w:after="100" w:afterAutospacing="1"/>
    </w:pPr>
    <w:rPr>
      <w:rFonts w:eastAsiaTheme="minorEastAsia"/>
      <w:lang w:eastAsia="lt-LT"/>
    </w:rPr>
  </w:style>
  <w:style w:type="paragraph" w:customStyle="1" w:styleId="dayoffbgcolor02">
    <w:name w:val="dayoffbgcolor02"/>
    <w:basedOn w:val="Normal"/>
    <w:pPr>
      <w:shd w:val="clear" w:color="auto" w:fill="CCFFCC"/>
      <w:spacing w:before="100" w:beforeAutospacing="1" w:after="100" w:afterAutospacing="1"/>
    </w:pPr>
    <w:rPr>
      <w:rFonts w:eastAsiaTheme="minorEastAsia"/>
      <w:lang w:eastAsia="lt-LT"/>
    </w:rPr>
  </w:style>
  <w:style w:type="paragraph" w:customStyle="1" w:styleId="Antrat21">
    <w:name w:val="Antraštė 21"/>
    <w:basedOn w:val="Normal"/>
    <w:rPr>
      <w:rFonts w:eastAsiaTheme="minorEastAsia"/>
      <w:lang w:eastAsia="lt-LT"/>
    </w:rPr>
  </w:style>
  <w:style w:type="character" w:customStyle="1" w:styleId="Antrat2Diagrama">
    <w:name w:val="Antraštė 2 Diagrama"/>
    <w:basedOn w:val="DefaultParagraphFont"/>
    <w:rPr>
      <w:rFonts w:eastAsiaTheme="minorEastAsia"/>
      <w:sz w:val="24"/>
      <w:szCs w:val="24"/>
      <w:lang w:val="lt-LT" w:eastAsia="lt-LT"/>
    </w:rPr>
  </w:style>
  <w:style w:type="paragraph" w:customStyle="1" w:styleId="Tekstas12">
    <w:name w:val="Tekstas_12"/>
    <w:basedOn w:val="Normal"/>
    <w:pPr>
      <w:ind w:left="284" w:right="284" w:firstLine="567"/>
      <w:jc w:val="both"/>
    </w:pPr>
    <w:rPr>
      <w:bCs/>
      <w:szCs w:val="20"/>
    </w:rPr>
  </w:style>
  <w:style w:type="paragraph" w:customStyle="1" w:styleId="TOCHeading1">
    <w:name w:val="TOC Heading1"/>
    <w:basedOn w:val="Heading1"/>
    <w:next w:val="Normal"/>
    <w:uiPriority w:val="39"/>
    <w:unhideWhenUsed/>
    <w:qFormat/>
    <w:pPr>
      <w:keepLines/>
      <w:spacing w:before="480" w:line="276" w:lineRule="auto"/>
    </w:pPr>
    <w:rPr>
      <w:rFonts w:asciiTheme="majorHAnsi" w:eastAsiaTheme="majorEastAsia" w:hAnsiTheme="majorHAnsi" w:cstheme="majorBidi"/>
      <w:b w:val="0"/>
      <w:bCs/>
      <w:color w:val="365F91"/>
      <w:sz w:val="28"/>
      <w:szCs w:val="28"/>
      <w:lang w:val="en-US"/>
    </w:rPr>
  </w:style>
  <w:style w:type="paragraph" w:styleId="TOC1">
    <w:name w:val="toc 1"/>
    <w:basedOn w:val="Normal"/>
    <w:next w:val="Normal"/>
    <w:uiPriority w:val="39"/>
    <w:pPr>
      <w:spacing w:after="100"/>
    </w:pPr>
  </w:style>
  <w:style w:type="paragraph" w:styleId="TOC3">
    <w:name w:val="toc 3"/>
    <w:basedOn w:val="Normal"/>
    <w:next w:val="Normal"/>
    <w:uiPriority w:val="39"/>
    <w:pPr>
      <w:tabs>
        <w:tab w:val="right" w:leader="dot" w:pos="10206"/>
      </w:tabs>
      <w:spacing w:after="100"/>
    </w:pPr>
  </w:style>
  <w:style w:type="paragraph" w:styleId="TOC2">
    <w:name w:val="toc 2"/>
    <w:basedOn w:val="Normal"/>
    <w:next w:val="Normal"/>
    <w:uiPriority w:val="39"/>
    <w:pPr>
      <w:spacing w:after="100"/>
      <w:ind w:left="240"/>
    </w:p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rPr>
      <w:sz w:val="24"/>
      <w:szCs w:val="24"/>
      <w:lang w:val="lt-LT"/>
    </w:rPr>
  </w:style>
  <w:style w:type="character" w:customStyle="1" w:styleId="Heading4Char">
    <w:name w:val="Heading 4 Char"/>
    <w:basedOn w:val="DefaultParagraphFont"/>
    <w:link w:val="Heading4"/>
    <w:rPr>
      <w:bCs/>
      <w:sz w:val="24"/>
      <w:szCs w:val="28"/>
      <w:lang w:val="lt-LT"/>
    </w:rPr>
  </w:style>
  <w:style w:type="character" w:customStyle="1" w:styleId="Heading5Char">
    <w:name w:val="Heading 5 Char"/>
    <w:basedOn w:val="DefaultParagraphFont"/>
    <w:link w:val="Heading5"/>
    <w:rPr>
      <w:bCs/>
      <w:iCs/>
      <w:sz w:val="24"/>
      <w:szCs w:val="26"/>
      <w:lang w:val="en-GB"/>
    </w:rPr>
  </w:style>
  <w:style w:type="character" w:customStyle="1" w:styleId="Heading6Char">
    <w:name w:val="Heading 6 Char"/>
    <w:basedOn w:val="DefaultParagraphFont"/>
    <w:link w:val="Heading6"/>
    <w:rPr>
      <w:bCs/>
      <w:sz w:val="24"/>
      <w:szCs w:val="22"/>
      <w:lang w:val="lt-LT"/>
    </w:rPr>
  </w:style>
  <w:style w:type="character" w:customStyle="1" w:styleId="Heading7Char">
    <w:name w:val="Heading 7 Char"/>
    <w:basedOn w:val="DefaultParagraphFont"/>
    <w:link w:val="Heading7"/>
    <w:rPr>
      <w:sz w:val="24"/>
      <w:szCs w:val="24"/>
      <w:lang w:val="en-GB"/>
    </w:rPr>
  </w:style>
  <w:style w:type="character" w:customStyle="1" w:styleId="Heading8Char">
    <w:name w:val="Heading 8 Char"/>
    <w:basedOn w:val="DefaultParagraphFont"/>
    <w:link w:val="Heading8"/>
    <w:rPr>
      <w:i/>
      <w:iCs/>
      <w:sz w:val="24"/>
      <w:szCs w:val="24"/>
      <w:lang w:val="en-GB"/>
    </w:rPr>
  </w:style>
  <w:style w:type="character" w:customStyle="1" w:styleId="Heading9Char">
    <w:name w:val="Heading 9 Char"/>
    <w:basedOn w:val="DefaultParagraphFont"/>
    <w:link w:val="Heading9"/>
    <w:rPr>
      <w:rFonts w:ascii="Arial" w:hAnsi="Arial" w:cs="Arial"/>
      <w:sz w:val="22"/>
      <w:szCs w:val="22"/>
      <w:lang w:val="en-GB"/>
    </w:rPr>
  </w:style>
  <w:style w:type="paragraph" w:styleId="BodyTextIndent2">
    <w:name w:val="Body Text Indent 2"/>
    <w:basedOn w:val="Normal"/>
    <w:link w:val="BodyTextIndent2Char"/>
    <w:pPr>
      <w:spacing w:after="120" w:line="480" w:lineRule="auto"/>
      <w:ind w:left="283"/>
    </w:pPr>
    <w:rPr>
      <w:szCs w:val="20"/>
    </w:rPr>
  </w:style>
  <w:style w:type="character" w:customStyle="1" w:styleId="BodyTextIndent2Char">
    <w:name w:val="Body Text Indent 2 Char"/>
    <w:basedOn w:val="DefaultParagraphFont"/>
    <w:link w:val="BodyTextIndent2"/>
    <w:rPr>
      <w:sz w:val="24"/>
      <w:lang w:val="lt-LT"/>
    </w:rPr>
  </w:style>
  <w:style w:type="character" w:customStyle="1" w:styleId="heading3char">
    <w:name w:val="heading3char"/>
    <w:basedOn w:val="DefaultParagraphFont"/>
    <w:rPr>
      <w:rFonts w:ascii="Arial" w:hAnsi="Arial" w:cs="Arial" w:hint="default"/>
    </w:rPr>
  </w:style>
  <w:style w:type="table" w:styleId="TableGrid">
    <w:name w:val="Table Grid"/>
    <w:basedOn w:val="TableNormal"/>
    <w:rPr>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rPr>
      <w:sz w:val="24"/>
      <w:szCs w:val="24"/>
      <w:lang w:val="lt-LT"/>
    </w:rPr>
  </w:style>
  <w:style w:type="character" w:customStyle="1" w:styleId="BalloonTextChar">
    <w:name w:val="Balloon Text Char"/>
    <w:basedOn w:val="DefaultParagraphFont"/>
    <w:link w:val="BalloonText"/>
    <w:rPr>
      <w:rFonts w:ascii="Tahoma" w:hAnsi="Tahoma" w:cs="Tahoma"/>
      <w:sz w:val="16"/>
      <w:szCs w:val="16"/>
      <w:lang w:val="lt-LT"/>
    </w:rPr>
  </w:style>
  <w:style w:type="character" w:customStyle="1" w:styleId="DocumentMapChar">
    <w:name w:val="Document Map Char"/>
    <w:basedOn w:val="DefaultParagraphFont"/>
    <w:link w:val="DocumentMap"/>
    <w:rPr>
      <w:rFonts w:ascii="Tahoma" w:hAnsi="Tahoma" w:cs="Tahoma"/>
      <w:shd w:val="clear" w:color="auto" w:fill="000080"/>
      <w:lang w:val="lt-LT"/>
    </w:rPr>
  </w:style>
  <w:style w:type="paragraph" w:styleId="TOC4">
    <w:name w:val="toc 4"/>
    <w:basedOn w:val="Normal"/>
    <w:next w:val="Normal"/>
    <w:uiPriority w:val="39"/>
    <w:unhideWhenUsed/>
    <w:pPr>
      <w:spacing w:after="100" w:line="276" w:lineRule="auto"/>
      <w:ind w:left="660"/>
    </w:pPr>
    <w:rPr>
      <w:rFonts w:asciiTheme="minorHAnsi" w:eastAsiaTheme="minorEastAsia" w:hAnsiTheme="minorHAnsi" w:cstheme="minorBidi"/>
      <w:sz w:val="22"/>
      <w:szCs w:val="22"/>
      <w:lang w:eastAsia="lt-LT"/>
    </w:rPr>
  </w:style>
  <w:style w:type="paragraph" w:styleId="TOC5">
    <w:name w:val="toc 5"/>
    <w:basedOn w:val="Normal"/>
    <w:next w:val="Normal"/>
    <w:uiPriority w:val="39"/>
    <w:unhideWhenUsed/>
    <w:pPr>
      <w:spacing w:after="100" w:line="276" w:lineRule="auto"/>
      <w:ind w:left="880"/>
    </w:pPr>
    <w:rPr>
      <w:rFonts w:asciiTheme="minorHAnsi" w:eastAsiaTheme="minorEastAsia" w:hAnsiTheme="minorHAnsi" w:cstheme="minorBidi"/>
      <w:sz w:val="22"/>
      <w:szCs w:val="22"/>
      <w:lang w:eastAsia="lt-LT"/>
    </w:rPr>
  </w:style>
  <w:style w:type="paragraph" w:styleId="TOC6">
    <w:name w:val="toc 6"/>
    <w:basedOn w:val="Normal"/>
    <w:next w:val="Normal"/>
    <w:uiPriority w:val="39"/>
    <w:unhideWhenUsed/>
    <w:pPr>
      <w:spacing w:after="100" w:line="276" w:lineRule="auto"/>
      <w:ind w:left="1100"/>
    </w:pPr>
    <w:rPr>
      <w:rFonts w:asciiTheme="minorHAnsi" w:eastAsiaTheme="minorEastAsia" w:hAnsiTheme="minorHAnsi" w:cstheme="minorBidi"/>
      <w:sz w:val="22"/>
      <w:szCs w:val="22"/>
      <w:lang w:eastAsia="lt-LT"/>
    </w:rPr>
  </w:style>
  <w:style w:type="paragraph" w:styleId="TOC7">
    <w:name w:val="toc 7"/>
    <w:basedOn w:val="Normal"/>
    <w:next w:val="Normal"/>
    <w:uiPriority w:val="39"/>
    <w:unhideWhenUsed/>
    <w:pPr>
      <w:spacing w:after="100" w:line="276" w:lineRule="auto"/>
      <w:ind w:left="1320"/>
    </w:pPr>
    <w:rPr>
      <w:rFonts w:asciiTheme="minorHAnsi" w:eastAsiaTheme="minorEastAsia" w:hAnsiTheme="minorHAnsi" w:cstheme="minorBidi"/>
      <w:sz w:val="22"/>
      <w:szCs w:val="22"/>
      <w:lang w:eastAsia="lt-LT"/>
    </w:rPr>
  </w:style>
  <w:style w:type="paragraph" w:styleId="TOC8">
    <w:name w:val="toc 8"/>
    <w:basedOn w:val="Normal"/>
    <w:next w:val="Normal"/>
    <w:uiPriority w:val="39"/>
    <w:unhideWhenUsed/>
    <w:pPr>
      <w:spacing w:after="100" w:line="276" w:lineRule="auto"/>
      <w:ind w:left="1540"/>
    </w:pPr>
    <w:rPr>
      <w:rFonts w:asciiTheme="minorHAnsi" w:eastAsiaTheme="minorEastAsia" w:hAnsiTheme="minorHAnsi" w:cstheme="minorBidi"/>
      <w:sz w:val="22"/>
      <w:szCs w:val="22"/>
      <w:lang w:eastAsia="lt-LT"/>
    </w:rPr>
  </w:style>
  <w:style w:type="paragraph" w:styleId="TOC9">
    <w:name w:val="toc 9"/>
    <w:basedOn w:val="Normal"/>
    <w:next w:val="Normal"/>
    <w:uiPriority w:val="39"/>
    <w:unhideWhenUsed/>
    <w:pPr>
      <w:spacing w:after="100" w:line="276" w:lineRule="auto"/>
      <w:ind w:left="1760"/>
    </w:pPr>
    <w:rPr>
      <w:rFonts w:asciiTheme="minorHAnsi" w:eastAsiaTheme="minorEastAsia" w:hAnsiTheme="minorHAnsi" w:cstheme="minorBidi"/>
      <w:sz w:val="22"/>
      <w:szCs w:val="22"/>
      <w:lang w:eastAsia="lt-LT"/>
    </w:rPr>
  </w:style>
  <w:style w:type="paragraph" w:customStyle="1" w:styleId="HeadingFACf">
    <w:name w:val="HeadingFACf"/>
    <w:basedOn w:val="Normal"/>
    <w:pPr>
      <w:keepNext/>
      <w:widowControl w:val="0"/>
      <w:suppressAutoHyphens/>
      <w:spacing w:before="240" w:after="120" w:line="360" w:lineRule="auto"/>
    </w:pPr>
    <w:rPr>
      <w:rFonts w:cs="Tahoma"/>
      <w:b/>
      <w:kern w:val="1"/>
      <w:szCs w:val="28"/>
      <w:lang w:eastAsia="ar-SA"/>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sz w:val="16"/>
      <w:szCs w:val="16"/>
      <w:lang w:val="en-GB"/>
    </w:rPr>
  </w:style>
  <w:style w:type="character" w:customStyle="1" w:styleId="Heading3Char0">
    <w:name w:val="Heading 3 Char"/>
    <w:basedOn w:val="DefaultParagraphFont"/>
    <w:rPr>
      <w:rFonts w:cs="Arial"/>
      <w:bCs/>
      <w:sz w:val="24"/>
      <w:szCs w:val="26"/>
      <w:lang w:val="lt-LT" w:eastAsia="en-US" w:bidi="ar-SA"/>
    </w:rPr>
  </w:style>
  <w:style w:type="paragraph" w:customStyle="1" w:styleId="Revision1">
    <w:name w:val="Revision1"/>
    <w:uiPriority w:val="99"/>
    <w:semiHidden/>
    <w:rPr>
      <w:sz w:val="24"/>
      <w:szCs w:val="24"/>
      <w:lang w:val="en-GB"/>
    </w:rPr>
  </w:style>
  <w:style w:type="character" w:customStyle="1" w:styleId="apple-style-span">
    <w:name w:val="apple-style-span"/>
    <w:basedOn w:val="DefaultParagraphFont"/>
  </w:style>
  <w:style w:type="character" w:customStyle="1" w:styleId="apple-converted-space">
    <w:name w:val="apple-converted-space"/>
    <w:basedOn w:val="DefaultParagraphFont"/>
  </w:style>
  <w:style w:type="character" w:styleId="Emphasis">
    <w:name w:val="Emphasis"/>
    <w:basedOn w:val="DefaultParagraphFont"/>
    <w:uiPriority w:val="20"/>
    <w:qFormat/>
    <w:rPr>
      <w:i/>
      <w:iCs/>
    </w:rPr>
  </w:style>
  <w:style w:type="character" w:customStyle="1" w:styleId="Heading3Char1">
    <w:name w:val="Heading 3 Char1"/>
    <w:basedOn w:val="DefaultParagraphFont"/>
    <w:link w:val="Heading3"/>
    <w:rPr>
      <w:rFonts w:ascii="Trebuchet MS" w:hAnsi="Trebuchet MS" w:cs="Arial"/>
      <w:b/>
      <w:bCs/>
      <w:sz w:val="32"/>
      <w:szCs w:val="26"/>
      <w:lang w:val="en-GB"/>
    </w:rPr>
  </w:style>
  <w:style w:type="character" w:styleId="Strong">
    <w:name w:val="Strong"/>
    <w:basedOn w:val="DefaultParagraphFont"/>
    <w:qFormat/>
    <w:rPr>
      <w:rFonts w:ascii="Trebuchet MS" w:hAnsi="Trebuchet MS"/>
      <w:b/>
      <w:bCs/>
      <w:sz w:val="22"/>
    </w:rPr>
  </w:style>
  <w:style w:type="paragraph" w:styleId="Subtitle">
    <w:name w:val="Subtitle"/>
    <w:basedOn w:val="Normal"/>
    <w:next w:val="Normal"/>
    <w:link w:val="SubtitleChar"/>
    <w:qFormat/>
    <w:pPr>
      <w:numPr>
        <w:ilvl w:val="1"/>
      </w:numPr>
      <w:ind w:firstLine="567"/>
      <w:jc w:val="both"/>
    </w:pPr>
    <w:rPr>
      <w:rFonts w:ascii="Trebuchet MS" w:eastAsiaTheme="minorEastAsia" w:hAnsi="Trebuchet MS" w:cstheme="minorBidi"/>
      <w:color w:val="000000"/>
      <w:sz w:val="22"/>
      <w:szCs w:val="22"/>
    </w:rPr>
  </w:style>
  <w:style w:type="character" w:customStyle="1" w:styleId="SubtitleChar">
    <w:name w:val="Subtitle Char"/>
    <w:basedOn w:val="DefaultParagraphFont"/>
    <w:link w:val="Subtitle"/>
    <w:rPr>
      <w:rFonts w:ascii="Trebuchet MS" w:eastAsiaTheme="minorEastAsia" w:hAnsi="Trebuchet MS" w:cstheme="minorBidi"/>
      <w:color w:val="000000"/>
      <w:sz w:val="22"/>
      <w:szCs w:val="22"/>
      <w:lang w:val="en-GB"/>
    </w:rPr>
  </w:style>
  <w:style w:type="paragraph" w:customStyle="1" w:styleId="NoSpacing1">
    <w:name w:val="No Spacing1"/>
    <w:link w:val="NoSpacingChar"/>
    <w:uiPriority w:val="1"/>
    <w:qFormat/>
    <w:pPr>
      <w:numPr>
        <w:numId w:val="10"/>
      </w:numPr>
      <w:spacing w:line="276" w:lineRule="auto"/>
      <w:jc w:val="both"/>
    </w:pPr>
    <w:rPr>
      <w:rFonts w:ascii="Trebuchet MS" w:hAnsi="Trebuchet MS"/>
      <w:sz w:val="22"/>
      <w:szCs w:val="24"/>
      <w:lang w:val="en-GB"/>
    </w:rPr>
  </w:style>
  <w:style w:type="character" w:customStyle="1" w:styleId="Heading1Char">
    <w:name w:val="Heading 1 Char"/>
    <w:basedOn w:val="DefaultParagraphFont"/>
    <w:link w:val="Heading1"/>
    <w:rPr>
      <w:rFonts w:ascii="Trebuchet MS" w:hAnsi="Trebuchet MS"/>
      <w:b/>
      <w:sz w:val="22"/>
      <w:szCs w:val="24"/>
      <w:lang w:val="en-GB"/>
    </w:rPr>
  </w:style>
  <w:style w:type="paragraph" w:customStyle="1" w:styleId="Bibliography1">
    <w:name w:val="Bibliography1"/>
    <w:basedOn w:val="Normal"/>
    <w:next w:val="Normal"/>
    <w:uiPriority w:val="37"/>
    <w:unhideWhenUsed/>
  </w:style>
  <w:style w:type="character" w:customStyle="1" w:styleId="PlaceholderText1">
    <w:name w:val="Placeholder Text1"/>
    <w:basedOn w:val="DefaultParagraphFont"/>
    <w:uiPriority w:val="99"/>
    <w:semiHidden/>
    <w:rPr>
      <w:color w:val="808080"/>
    </w:rPr>
  </w:style>
  <w:style w:type="paragraph" w:styleId="FootnoteText">
    <w:name w:val="footnote text"/>
    <w:basedOn w:val="Normal"/>
    <w:link w:val="FootnoteTextChar"/>
    <w:semiHidden/>
    <w:unhideWhenUsed/>
    <w:rPr>
      <w:sz w:val="20"/>
      <w:szCs w:val="20"/>
    </w:rPr>
  </w:style>
  <w:style w:type="character" w:customStyle="1" w:styleId="FootnoteTextChar">
    <w:name w:val="Footnote Text Char"/>
    <w:basedOn w:val="DefaultParagraphFont"/>
    <w:link w:val="FootnoteText"/>
    <w:semiHidden/>
    <w:rPr>
      <w:lang w:val="en-GB"/>
    </w:rPr>
  </w:style>
  <w:style w:type="character" w:styleId="FootnoteReference">
    <w:name w:val="footnote reference"/>
    <w:basedOn w:val="DefaultParagraphFont"/>
    <w:semiHidden/>
    <w:unhideWhenUsed/>
    <w:rPr>
      <w:vertAlign w:val="superscript"/>
    </w:rPr>
  </w:style>
  <w:style w:type="paragraph" w:styleId="EndnoteText">
    <w:name w:val="endnote text"/>
    <w:basedOn w:val="Normal"/>
    <w:link w:val="EndnoteTextChar"/>
    <w:semiHidden/>
    <w:unhideWhenUsed/>
    <w:rPr>
      <w:sz w:val="20"/>
      <w:szCs w:val="20"/>
    </w:rPr>
  </w:style>
  <w:style w:type="character" w:customStyle="1" w:styleId="EndnoteTextChar">
    <w:name w:val="Endnote Text Char"/>
    <w:basedOn w:val="DefaultParagraphFont"/>
    <w:link w:val="EndnoteText"/>
    <w:semiHidden/>
    <w:rPr>
      <w:lang w:val="en-GB"/>
    </w:rPr>
  </w:style>
  <w:style w:type="character" w:styleId="EndnoteReference">
    <w:name w:val="endnote reference"/>
    <w:basedOn w:val="DefaultParagraphFont"/>
    <w:semiHidden/>
    <w:unhideWhenUsed/>
    <w:rPr>
      <w:vertAlign w:val="superscript"/>
    </w:rPr>
  </w:style>
  <w:style w:type="character" w:customStyle="1" w:styleId="NoSpacingChar">
    <w:name w:val="No Spacing Char"/>
    <w:basedOn w:val="DefaultParagraphFont"/>
    <w:link w:val="NoSpacing1"/>
    <w:uiPriority w:val="1"/>
    <w:rPr>
      <w:rFonts w:ascii="Trebuchet MS" w:hAnsi="Trebuchet MS"/>
      <w:sz w:val="22"/>
      <w:szCs w:val="24"/>
      <w:lang w:val="en-GB"/>
    </w:rPr>
  </w:style>
  <w:style w:type="character" w:customStyle="1" w:styleId="normaltextrun">
    <w:name w:val="normaltextrun"/>
    <w:basedOn w:val="DefaultParagraphFont"/>
  </w:style>
  <w:style w:type="paragraph" w:styleId="NormalWeb">
    <w:name w:val="Normal (Web)"/>
    <w:basedOn w:val="Normal"/>
    <w:uiPriority w:val="99"/>
    <w:semiHidden/>
    <w:unhideWhenUsed/>
    <w:pPr>
      <w:spacing w:before="100" w:beforeAutospacing="1" w:after="100" w:afterAutospacing="1"/>
    </w:pPr>
    <w:rPr>
      <w:lang w:val="lt-LT" w:eastAsia="lt-LT"/>
    </w:rPr>
  </w:style>
  <w:style w:type="paragraph" w:customStyle="1" w:styleId="Default">
    <w:name w:val="Default"/>
    <w:pPr>
      <w:autoSpaceDE w:val="0"/>
      <w:autoSpaceDN w:val="0"/>
      <w:adjustRightInd w:val="0"/>
    </w:pPr>
    <w:rPr>
      <w:rFonts w:ascii="Calibri" w:hAnsi="Calibri" w:cs="Calibri"/>
      <w:color w:val="000000"/>
      <w:sz w:val="24"/>
      <w:szCs w:val="24"/>
      <w:lang w:val="lt-LT"/>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AntrasteText">
    <w:name w:val="Antraste Text"/>
    <w:basedOn w:val="Normal"/>
    <w:qFormat/>
    <w:pPr>
      <w:spacing w:after="200"/>
    </w:pPr>
    <w:rPr>
      <w:rFonts w:ascii="Myriad Pro" w:eastAsiaTheme="minorHAnsi" w:hAnsi="Myriad Pro" w:cstheme="minorBidi"/>
      <w:b/>
      <w:color w:val="001F25"/>
      <w:sz w:val="28"/>
      <w:lang w:val="lt-LT"/>
    </w:rPr>
  </w:style>
  <w:style w:type="character" w:customStyle="1" w:styleId="Mention1">
    <w:name w:val="Mention1"/>
    <w:basedOn w:val="DefaultParagraphFont"/>
    <w:uiPriority w:val="99"/>
    <w:unhideWhenUsed/>
    <w:rPr>
      <w:color w:val="2B579A"/>
      <w:shd w:val="clear" w:color="auto" w:fill="E1DFDD"/>
    </w:rPr>
  </w:style>
  <w:style w:type="paragraph" w:customStyle="1" w:styleId="Stilius2">
    <w:name w:val="Stilius2"/>
    <w:basedOn w:val="NoSpacing1"/>
    <w:link w:val="Stilius2Diagrama"/>
    <w:qFormat/>
    <w:pPr>
      <w:numPr>
        <w:numId w:val="0"/>
      </w:numPr>
      <w:ind w:left="227" w:right="35"/>
    </w:pPr>
    <w:rPr>
      <w:lang w:val="lt-LT"/>
    </w:rPr>
  </w:style>
  <w:style w:type="character" w:customStyle="1" w:styleId="Stilius2Diagrama">
    <w:name w:val="Stilius2 Diagrama"/>
    <w:basedOn w:val="NoSpacingChar"/>
    <w:link w:val="Stilius2"/>
    <w:rPr>
      <w:rFonts w:ascii="Trebuchet MS" w:hAnsi="Trebuchet MS"/>
      <w:sz w:val="22"/>
      <w:szCs w:val="24"/>
      <w:lang w:val="lt-LT"/>
    </w:rPr>
  </w:style>
  <w:style w:type="character" w:customStyle="1" w:styleId="Bodytext20">
    <w:name w:val="Body text (2)_"/>
    <w:basedOn w:val="DefaultParagraphFont"/>
    <w:rPr>
      <w:rFonts w:ascii="Trebuchet MS" w:eastAsia="Trebuchet MS" w:hAnsi="Trebuchet MS" w:cs="Trebuchet MS"/>
      <w:shd w:val="clear" w:color="auto" w:fill="FFFFFF"/>
    </w:rPr>
  </w:style>
  <w:style w:type="paragraph" w:customStyle="1" w:styleId="Bodytext21">
    <w:name w:val="Body text (2)"/>
    <w:basedOn w:val="Normal"/>
    <w:pPr>
      <w:widowControl w:val="0"/>
      <w:shd w:val="clear" w:color="auto" w:fill="FFFFFF"/>
      <w:spacing w:before="400" w:after="320" w:line="326" w:lineRule="exact"/>
      <w:ind w:hanging="840"/>
    </w:pPr>
    <w:rPr>
      <w:rFonts w:ascii="Trebuchet MS" w:eastAsia="Trebuchet MS" w:hAnsi="Trebuchet MS" w:cs="Trebuchet MS"/>
      <w:sz w:val="20"/>
      <w:szCs w:val="20"/>
      <w:lang w:val="en-US"/>
    </w:rPr>
  </w:style>
  <w:style w:type="paragraph" w:customStyle="1" w:styleId="Stilius13">
    <w:name w:val="Stilius13"/>
    <w:basedOn w:val="Normal"/>
    <w:link w:val="Stilius13Diagrama"/>
    <w:qFormat/>
    <w:pPr>
      <w:keepNext/>
      <w:spacing w:before="120" w:after="120"/>
      <w:ind w:left="454"/>
      <w:outlineLvl w:val="0"/>
    </w:pPr>
    <w:rPr>
      <w:rFonts w:ascii="Arial" w:hAnsi="Arial" w:cs="Arial"/>
      <w:bCs/>
      <w:sz w:val="22"/>
      <w:szCs w:val="22"/>
      <w:lang w:val="lt-LT"/>
    </w:rPr>
  </w:style>
  <w:style w:type="character" w:customStyle="1" w:styleId="Stilius13Diagrama">
    <w:name w:val="Stilius13 Diagrama"/>
    <w:basedOn w:val="DefaultParagraphFont"/>
    <w:link w:val="Stilius13"/>
    <w:rPr>
      <w:rFonts w:ascii="Arial" w:hAnsi="Arial" w:cs="Arial"/>
      <w:bCs/>
      <w:sz w:val="22"/>
      <w:szCs w:val="22"/>
      <w:lang w:val="lt-LT"/>
    </w:rPr>
  </w:style>
  <w:style w:type="character" w:customStyle="1" w:styleId="eop">
    <w:name w:val="eop"/>
    <w:basedOn w:val="DefaultParagraphFont"/>
  </w:style>
  <w:style w:type="paragraph" w:customStyle="1" w:styleId="paragraph">
    <w:name w:val="paragraph"/>
    <w:basedOn w:val="Normal"/>
    <w:pPr>
      <w:spacing w:before="100" w:beforeAutospacing="1" w:after="100" w:afterAutospacing="1"/>
    </w:pPr>
    <w:rPr>
      <w:lang w:val="en-US"/>
    </w:rPr>
  </w:style>
  <w:style w:type="paragraph" w:customStyle="1" w:styleId="CommentText2">
    <w:name w:val="Comment Text2"/>
    <w:basedOn w:val="Normal"/>
    <w:link w:val="CommentTextChar1"/>
    <w:semiHidden/>
    <w:unhideWhenUsed/>
    <w:rPr>
      <w:sz w:val="20"/>
      <w:szCs w:val="20"/>
    </w:rPr>
  </w:style>
  <w:style w:type="character" w:customStyle="1" w:styleId="CommentTextChar1">
    <w:name w:val="Comment Text Char1"/>
    <w:basedOn w:val="DefaultParagraphFont"/>
    <w:link w:val="CommentText2"/>
    <w:semiHidden/>
    <w:rPr>
      <w:lang w:val="en-GB"/>
    </w:rPr>
  </w:style>
  <w:style w:type="character" w:customStyle="1" w:styleId="CommentReference2">
    <w:name w:val="Comment Reference2"/>
    <w:basedOn w:val="DefaultParagraphFont"/>
    <w:semiHidden/>
    <w:unhideWhenUsed/>
    <w:rPr>
      <w:sz w:val="16"/>
      <w:szCs w:val="16"/>
    </w:rPr>
  </w:style>
  <w:style w:type="paragraph" w:customStyle="1" w:styleId="CommentText3">
    <w:name w:val="Comment Text3"/>
    <w:basedOn w:val="Normal"/>
    <w:link w:val="CommentTextChar2"/>
    <w:semiHidden/>
    <w:unhideWhenUsed/>
    <w:rPr>
      <w:sz w:val="20"/>
      <w:szCs w:val="20"/>
    </w:rPr>
  </w:style>
  <w:style w:type="character" w:customStyle="1" w:styleId="CommentTextChar2">
    <w:name w:val="Comment Text Char2"/>
    <w:basedOn w:val="DefaultParagraphFont"/>
    <w:link w:val="CommentText3"/>
    <w:semiHidden/>
    <w:rPr>
      <w:lang w:val="en-GB"/>
    </w:rPr>
  </w:style>
  <w:style w:type="character" w:customStyle="1" w:styleId="CommentReference3">
    <w:name w:val="Comment Reference3"/>
    <w:basedOn w:val="DefaultParagraphFont"/>
    <w:semiHidden/>
    <w:unhideWhenUsed/>
    <w:rPr>
      <w:sz w:val="16"/>
      <w:szCs w:val="16"/>
    </w:rPr>
  </w:style>
  <w:style w:type="paragraph" w:customStyle="1" w:styleId="CommentText4">
    <w:name w:val="Comment Text4"/>
    <w:basedOn w:val="Normal"/>
    <w:link w:val="CommentTextChar3"/>
    <w:semiHidden/>
    <w:unhideWhenUsed/>
    <w:rPr>
      <w:sz w:val="20"/>
      <w:szCs w:val="20"/>
    </w:rPr>
  </w:style>
  <w:style w:type="character" w:customStyle="1" w:styleId="CommentTextChar3">
    <w:name w:val="Comment Text Char3"/>
    <w:basedOn w:val="DefaultParagraphFont"/>
    <w:link w:val="CommentText4"/>
    <w:semiHidden/>
    <w:rPr>
      <w:lang w:val="en-GB"/>
    </w:rPr>
  </w:style>
  <w:style w:type="character" w:customStyle="1" w:styleId="CommentReference4">
    <w:name w:val="Comment Reference4"/>
    <w:basedOn w:val="DefaultParagraphFont"/>
    <w:semiHidden/>
    <w:unhideWhenUsed/>
    <w:rPr>
      <w:sz w:val="16"/>
      <w:szCs w:val="16"/>
    </w:rPr>
  </w:style>
  <w:style w:type="paragraph" w:customStyle="1" w:styleId="Revision2">
    <w:name w:val="Revision2"/>
    <w:uiPriority w:val="99"/>
    <w:semiHidden/>
    <w:rPr>
      <w:sz w:val="24"/>
      <w:szCs w:val="24"/>
      <w:lang w:val="en-GB"/>
    </w:rPr>
  </w:style>
  <w:style w:type="paragraph" w:styleId="CommentText">
    <w:name w:val="annotation text"/>
    <w:basedOn w:val="Normal"/>
    <w:link w:val="CommentTextChar4"/>
    <w:semiHidden/>
    <w:unhideWhenUsed/>
    <w:rPr>
      <w:sz w:val="20"/>
      <w:szCs w:val="20"/>
    </w:rPr>
  </w:style>
  <w:style w:type="character" w:customStyle="1" w:styleId="CommentTextChar4">
    <w:name w:val="Comment Text Char4"/>
    <w:basedOn w:val="DefaultParagraphFont"/>
    <w:link w:val="CommentText"/>
    <w:semiHidden/>
    <w:rPr>
      <w:lang w:val="en-GB"/>
    </w:rPr>
  </w:style>
  <w:style w:type="character" w:styleId="CommentReference">
    <w:name w:val="annotation reference"/>
    <w:basedOn w:val="DefaultParagraphFont"/>
    <w:semiHidden/>
    <w:unhideWhenUsed/>
    <w:rPr>
      <w:sz w:val="16"/>
      <w:szCs w:val="16"/>
    </w:rPr>
  </w:style>
  <w:style w:type="paragraph" w:styleId="Revision">
    <w:name w:val="Revision"/>
    <w:hidden/>
    <w:uiPriority w:val="99"/>
    <w:semiHidden/>
    <w:rsid w:val="00C645F2"/>
    <w:rPr>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01-Data%20work\Rasto%20blankas%20LT.dot" TargetMode="Externa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ap="flat" cmpd="sng">
          <a:solidFill>
            <a:schemeClr val="phClr">
              <a:shade val="95000"/>
              <a:satMod val="105000"/>
            </a:schemeClr>
          </a:solidFill>
          <a:prstDash val="solid"/>
        </a:ln>
        <a:ln w="25400" cap="flat" cmpd="sng">
          <a:solidFill>
            <a:schemeClr val="phClr"/>
          </a:solidFill>
          <a:prstDash val="solid"/>
        </a:ln>
        <a:ln w="38100" cap="flat" cmpd="sng">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663E56B3B61A8E43B5EBCAF60F439B2A" ma:contentTypeVersion="1" ma:contentTypeDescription="" ma:contentTypeScope="" ma:versionID="d4a6445548a3dcbf8a1e9037e9b64071">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28e38073c10afc6f4549e3d91e99a28"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DisplayName>
        <AccountId xsi:nil="true">
        </AccountId>
        <AccountType/>
      </UserInfo>
    </Lygiagretus>
    <_dlc_DocIdUrl xmlns="58896280-883f-49e1-8f2c-86b01e3ff616">
      <Url>https://projektai.intranet.litgrid.eu/PWA/LitPol%20Link%20400%20kV%20skirstyklos%20rekonstravimas%20didinant%20perdavimo%20tinklo%20atsparumą/_layouts/15/DocIdRedir.aspx?ID=PVIS-975562914-194</Url>
      <Description>PVIS-975562914-194</Description>
    </_dlc_DocIdUrl>
    <Nuoseklūs xmlns="58896280-883f-49e1-8f2c-86b01e3ff616">
      <UserInfo>
        <DisplayName>
        </DisplayName>
        <AccountId xsi:nil="true">
        </AccountId>
        <AccountType/>
      </UserInfo>
    </Nuoseklūs>
    <_dlc_DocId xmlns="58896280-883f-49e1-8f2c-86b01e3ff616">PVIS-975562914-194</_dlc_DocId>
    <_dlc_DocIdPersistId xmlns="58896280-883f-49e1-8f2c-86b01e3ff616"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ISO690Nmerical.XSL" StyleName="ISO 690 - Numerical Reference" Version="1987">
  <b:Source>
    <b:Tag>RAA5</b:Tag>
    <b:SourceType>Book</b:SourceType>
    <b:Guid>{581B9BA0-D7BD-4151-8BEA-776E6FB153B0}</b:Guid>
    <b:Title>Standartiniai techniniai reikalavimai relinės apsaugos ir automatikos vidaus spintoms, 7 lapai</b:Title>
    <b:RefOrder>1</b:RefOrder>
  </b:Source>
  <b:Source>
    <b:Tag>RAA6</b:Tag>
    <b:SourceType>Book</b:SourceType>
    <b:Guid>{8424F1FA-EAC6-460B-B44B-34285AD6CC55}</b:Guid>
    <b:Title>Pagrindinių ir kitų RAA įrenginių sąrankos RAA vidaus spintose Užsakovo patikrinimo protokolas gamyklinių bandymų metu, 10 lapų</b:Title>
    <b:RefOrder>2</b:RefOrder>
  </b:Source>
  <b:Source>
    <b:Tag>RAA8</b:Tag>
    <b:SourceType>Book</b:SourceType>
    <b:Guid>{60B3415C-D9AE-4B80-B651-9BB24863AA71}</b:Guid>
    <b:Title>Pagrindinių ir kitų RAA įrenginių sąrankos lauko tarpinių gnybtynų spintose Užsakovo patikrinimo protokolas gamyklinių bandymų metu</b:Title>
    <b:RefOrder>3</b:RefOrder>
  </b:Source>
  <b:Source>
    <b:Tag>TSPI</b:Tag>
    <b:SourceType>Book</b:SourceType>
    <b:Guid>{134820D3-2E61-481D-9DAB-464E31E8DE80}</b:Guid>
    <b:Title>Standartiniai techniniai reikalavimai teleinformacijos surinkimo ir perdavimo įrenginiams, 7 lapai</b:Title>
    <b:RefOrder>4</b:RefOrder>
  </b:Source>
  <b:Source>
    <b:Tag>ER2</b:Tag>
    <b:SourceType>Book</b:SourceType>
    <b:Guid>{35196B30-F85D-43D6-B900-41100A9431C5}</b:Guid>
    <b:Title>Standardiniai techniniai reiklavimai jungiamiesiams šviesolaidiniams kabeliams, 2 lapai </b:Title>
    <b:RefOrder>5</b:RefOrder>
  </b:Source>
  <b:Source>
    <b:Tag>ER8</b:Tag>
    <b:SourceType>Book</b:SourceType>
    <b:Guid>{6152FEB6-2656-4F88-BB2E-CAEC3A384603}</b:Guid>
    <b:Title>Standartiniai techniniai reiklavimai pastotės duomenų tinklo komutatoriams, 5 lapai</b:Title>
    <b:RefOrder>6</b:RefOrder>
  </b:Source>
  <b:Source>
    <b:Tag>ER10</b:Tag>
    <b:SourceType>Book</b:SourceType>
    <b:Guid>{401B79B6-FABE-4F90-A9D2-6F29C0098EE0}</b:Guid>
    <b:Title>Tipinė Litgrid Ab transformatorių pastotės duomenų tinklo struktūrinė schema, 1 lapas</b:Title>
    <b:RefOrder>7</b:RefOrder>
  </b:Source>
  <b:Source>
    <b:Tag>ER3</b:Tag>
    <b:SourceType>Book</b:SourceType>
    <b:Guid>{D02886AB-B618-4E6F-990C-BCE6A72FAD1F}</b:Guid>
    <b:Title>Tipiniai reikalavimai skaidulų paskirstymo įrenginio projektavimui, 2 lapai</b:Title>
    <b:RefOrder>8</b:RefOrder>
  </b:Source>
  <b:Source>
    <b:Tag>ER1</b:Tag>
    <b:SourceType>Book</b:SourceType>
    <b:Guid>{F1C34DE7-4F3F-464A-82AC-B46BBACF3EC4}</b:Guid>
    <b:Title>Tipiniai reikalavimai šviesolaidiniam kabelio projektavimui, 2 lapai </b:Title>
    <b:RefOrder>9</b:RefOrder>
  </b:Source>
  <b:Source>
    <b:Tag>TSPĮ1</b:Tag>
    <b:SourceType>Book</b:SourceType>
    <b:Guid>{CED76028-7435-41AE-9C9B-484FD7A9F628}</b:Guid>
    <b:Title>Standartiniai techniniai reikalavimai šviesolaidiniams- elektriniams keitikliams</b:Title>
    <b:RefOrder>10</b:RefOrder>
  </b:Source>
  <b:Source>
    <b:Tag>ESO</b:Tag>
    <b:SourceType>Book</b:SourceType>
    <b:Guid>{AFD5AA0D-2832-4D96-A420-E014DF577BA1}</b:Guid>
    <b:Title>ESO prijungimo/techninės sąlygos, 2 lapai.</b:Title>
    <b:RefOrder>11</b:RefOrder>
  </b:Source>
  <b:Source>
    <b:Tag>TSPĮ_ESO</b:Tag>
    <b:SourceType>Book</b:SourceType>
    <b:Guid>{EC53D675-541C-4C46-90E9-972BABF1259C}</b:Guid>
    <b:Title>Teleinformacijos mainų principų ir apimčių tvarkos aprašas</b:Title>
    <b:RefOrder>12</b:RefOrder>
  </b:Source>
  <b:Source>
    <b:Tag>TK_TSPĮ_maitin_NSSRS</b:Tag>
    <b:SourceType>Book</b:SourceType>
    <b:Guid>{76DB5C27-C8A0-40CE-ABC2-1B10E27E51D9}</b:Guid>
    <b:Title>Reikalavimai telekomunikacijų ir TSPĮ elektrinio maitinimo nuo NSSRS projektavimui</b:Title>
    <b:RefOrder>13</b:RefOrder>
  </b:Source>
  <b:Source>
    <b:Tag>Bendras0</b:Tag>
    <b:SourceType>Book</b:SourceType>
    <b:Guid>{1A99DC3A-EA30-4C28-BDA0-163391063494}</b:Guid>
    <b:Title>LITGRID AB reikalavimai techninių projektų sudėčiai.</b:Title>
    <b:RefOrder>14</b:RefOrder>
  </b:Source>
  <b:Source>
    <b:Tag>Statyba2</b:Tag>
    <b:SourceType>Book</b:SourceType>
    <b:Guid>{0EC6985A-4C54-42DD-A9D8-7F052629E1AC}</b:Guid>
    <b:Title>330-110 KV įtampos transformatorių pastočių valdymo pulto standartiniai techniniai reikalavimai.</b:Title>
    <b:RefOrder>15</b:RefOrder>
  </b:Source>
  <b:Source>
    <b:Tag>Statyba3</b:Tag>
    <b:SourceType>Book</b:SourceType>
    <b:Guid>{65F20944-48DC-489B-898A-C4DC40347907}</b:Guid>
    <b:Title>400-110 kv įtampos transformatorių pastočių kondicionierių ir jų jungiamųjų dalių įrangos standartiniai techniniai reikalavimai.</b:Title>
    <b:RefOrder>16</b:RefOrder>
  </b:Source>
  <b:Source>
    <b:Tag>Statyba9</b:Tag>
    <b:SourceType>Book</b:SourceType>
    <b:Guid>{D7318BF7-E521-47F7-87B4-8301741596CC}</b:Guid>
    <b:Title>330-110 kV įtampos transformatorinių pastočių ir atvirų skirstyklų gelžbetoninių antžeminių kabelių kanalų standartiniai techniniai reikalavimai.</b:Title>
    <b:RefOrder>17</b:RefOrder>
  </b:Source>
  <b:Source>
    <b:Tag>Statyba10</b:Tag>
    <b:SourceType>Book</b:SourceType>
    <b:Guid>{42D6D533-889A-47A9-8DAE-042A83DDC486}</b:Guid>
    <b:Title>330-110 kV įtampos transformatorių pastočių atvirų skirstyklų ir kabelinių linijų įgilintų gelžbetoninių kabelinių kanalų standartiniai techniniai reikalavimai.</b:Title>
    <b:RefOrder>18</b:RefOrder>
  </b:Source>
  <b:Source>
    <b:Tag>Satyba5</b:Tag>
    <b:SourceType>Book</b:SourceType>
    <b:Guid>{13B2C681-8700-4A25-9016-2C16BA6B9182}</b:Guid>
    <b:Title>Standartiniai techniniai reikalavimai lauke ir žemėje įrengiamų žemosios įtampos kabelių apsauginiams vamzdžiams.</b:Title>
    <b:RefOrder>19</b:RefOrder>
  </b:Source>
  <b:Source>
    <b:Tag>SP</b:Tag>
    <b:SourceType>Book</b:SourceType>
    <b:Guid>{163A4234-1A59-49C1-8258-99A2ED1F9C29}</b:Guid>
    <b:Title>400-110 kV TP ir AS sklypo plano projektinių sprendinių tipiniai mazgai.</b:Title>
    <b:RefOrder>20</b:RefOrder>
  </b:Source>
  <b:Source>
    <b:Tag>Placeholder5</b:Tag>
    <b:SourceType>Book</b:SourceType>
    <b:Guid>{F1DC128B-0771-464D-A6EA-4FC061526BB0}</b:Guid>
    <b:Title>Skirstyklos demontuojamų įrenginių, perduodamų į LITGRID AB avarinį rezervą, sąrašas.</b:Title>
    <b:RefOrder>21</b:RefOrder>
  </b:Source>
  <b:Source>
    <b:Tag>Eskyrikliai</b:Tag>
    <b:SourceType>Book</b:SourceType>
    <b:Guid>{4BC62537-053D-45BA-A70C-55A6E3E6BDE2}</b:Guid>
    <b:Title>Standartiniai techniniai reikalavimai 110 kV įtampos skyrikliams.</b:Title>
    <b:RefOrder>22</b:RefOrder>
  </b:Source>
  <b:Source>
    <b:Tag>ERIB</b:Tag>
    <b:SourceType>Book</b:SourceType>
    <b:Guid>{AD235E9F-D7AB-427A-8555-55FB3D856F75}</b:Guid>
    <b:Title>Apibendrinti reikalavimai viršįtampių ribotuvų įrengimui 110 kV transformatorių pastotėse.</b:Title>
    <b:RefOrder>23</b:RefOrder>
  </b:Source>
  <b:Source>
    <b:Tag>ERIB2kl</b:Tag>
    <b:SourceType>Book</b:SourceType>
    <b:Guid>{5DBC1C1C-9C8F-4F7F-A455-049C1E008DD7}</b:Guid>
    <b:Title>Standartiniai techniniai reikalavimai 110 kV įtampos viršįtampių ribotuvams 2 linijos iškrovos klasės.</b:Title>
    <b:RefOrder>24</b:RefOrder>
  </b:Source>
  <b:Source>
    <b:Tag>ERIB3kl</b:Tag>
    <b:SourceType>Book</b:SourceType>
    <b:Guid>{B4DC05C8-79ED-49FC-90C2-CE643AE1DEDF}</b:Guid>
    <b:Title>Standartiniai techniniai reikalavimai 110 kV įtampos viršįtampių ribotuvams 3 linijos iškrovos klasės.</b:Title>
    <b:RefOrder>25</b:RefOrder>
  </b:Source>
  <b:Source>
    <b:Tag>Esavosreikmės</b:Tag>
    <b:SourceType>Book</b:SourceType>
    <b:Guid>{5A26C598-D708-4A47-BFFB-33B1635C78F8}</b:Guid>
    <b:Title>Perdavimo tinklo transformatorių pastočių ir skirstyklų savųjų reikmių maitinimo techniniai reikalavimai.</b:Title>
    <b:RefOrder>26</b:RefOrder>
  </b:Source>
  <b:Source>
    <b:Tag>E_nssrs</b:Tag>
    <b:SourceType>Book</b:SourceType>
    <b:Guid>{09F4E80C-4EE6-4379-88E2-A5D057A81D5D}</b:Guid>
    <b:Title>Standartiniai techniniai reikalavimai nuolatinės srovės savųjų reikmių skydui.</b:Title>
    <b:RefOrder>27</b:RefOrder>
  </b:Source>
  <b:Source>
    <b:Tag>E_akum</b:Tag>
    <b:SourceType>Book</b:SourceType>
    <b:Guid>{4ECEC04C-CAAD-4BE8-B5D8-A1B16050B82F}</b:Guid>
    <b:Title>Standartiniai techniniai reikalavimai stacionarioms akumuliatorių baterijoms.</b:Title>
    <b:RefOrder>28</b:RefOrder>
  </b:Source>
  <b:Source>
    <b:Tag>E_ikrov</b:Tag>
    <b:SourceType>Book</b:SourceType>
    <b:Guid>{52145DE8-F34F-473B-A401-6B0A2E287801}</b:Guid>
    <b:Title>Standartiniai techniniai reikalavimai akumuliatorių baterijų įkrovikliams.</b:Title>
    <b:RefOrder>29</b:RefOrder>
  </b:Source>
  <b:Source>
    <b:Tag>E_kssrs</b:Tag>
    <b:SourceType>Book</b:SourceType>
    <b:Guid>{17E46488-B784-4948-9042-C492C48A197E}</b:Guid>
    <b:Title>Standartiniai techniniai reikalavimai kintamos srovės savųjų reikmių skydui.</b:Title>
    <b:RefOrder>30</b:RefOrder>
  </b:Source>
  <b:Source>
    <b:Tag>E_SE_kssrs</b:Tag>
    <b:SourceType>Book</b:SourceType>
    <b:Guid>{B3F6CCD7-44F0-4A87-B7B5-D92AF114DD3E}</b:Guid>
    <b:Title>Saulė elektrinės KSSRS schema.</b:Title>
    <b:RefOrder>31</b:RefOrder>
  </b:Source>
  <b:Source>
    <b:Tag>E_saule</b:Tag>
    <b:SourceType>Book</b:SourceType>
    <b:Guid>{687BF917-B96E-4770-91D9-498352074B78}</b:Guid>
    <b:Title>Techniniai reikalavimai saulės elektrinei.</b:Title>
    <b:RefOrder>32</b:RefOrder>
  </b:Source>
  <b:Source>
    <b:Tag>vam_laid</b:Tag>
    <b:SourceType>Book</b:SourceType>
    <b:Guid>{1C960BD5-222D-4CA9-92FF-D553F0C89596}</b:Guid>
    <b:Title>Standartiniai techniniai reikalavimai 110 kV vamzdiniams laidininkams.</b:Title>
    <b:RefOrder>33</b:RefOrder>
  </b:Source>
  <b:Source>
    <b:Tag>ol_laid</b:Tag>
    <b:SourceType>Book</b:SourceType>
    <b:Guid>{AADA74E8-B2E4-48CA-B50F-610BD13D1ABD}</b:Guid>
    <b:Title>Standartiniai techniniai reikalavimai 400-110 kV pastotėse naudojamiems lankstiems srovėlaidžiams (laidams).</b:Title>
    <b:RefOrder>34</b:RefOrder>
  </b:Source>
  <b:Source>
    <b:Tag>ED_stikl_izol</b:Tag>
    <b:SourceType>Book</b:SourceType>
    <b:Guid>{3B733DE4-0191-4D0D-8EAD-ED4EF61C0779}</b:Guid>
    <b:Title>110kV polimerinaims strypiniams izoliatoriams.</b:Title>
    <b:RefOrder>35</b:RefOrder>
  </b:Source>
  <b:Source>
    <b:Tag>Sta5</b:Tag>
    <b:SourceType>Book</b:SourceType>
    <b:Guid>{EF41D900-A2BF-4637-AC9A-09185CFB69B5}</b:Guid>
    <b:Title>Standartiniai techniniai reikalavimai 110 kV įtampos atraminiams izoliatoriams.</b:Title>
    <b:RefOrder>36</b:RefOrder>
  </b:Source>
  <b:Source>
    <b:Tag>1004</b:Tag>
    <b:SourceType>Book</b:SourceType>
    <b:Guid>{861CFBD3-EEC8-4801-B2D4-CEC27F364127}</b:Guid>
    <b:Title>Standartiniai techniniai reikalavimai 400-330-110 kV pirminių įrenginių prijungimo gnybtams.</b:Title>
    <b:RefOrder>37</b:RefOrder>
  </b:Source>
  <b:Source>
    <b:Tag>El_įž_kon</b:Tag>
    <b:SourceType>Book</b:SourceType>
    <b:Guid>{5F358858-9087-48BE-8C94-7967335CC82A}</b:Guid>
    <b:Title>Reikalavimai 400-330-110 kV įtampos transformatorių pastočių įžeminimo kontūro įrengimui.</b:Title>
    <b:RefOrder>38</b:RefOrder>
  </b:Source>
  <b:Source>
    <b:Tag>El_st_įž_kon</b:Tag>
    <b:SourceType>Book</b:SourceType>
    <b:Guid>{E89AB0AA-2FC2-4EB9-97D4-0AB157A8E349}</b:Guid>
    <b:Title>Standartiniai techniniai reikalavimai 400-330-110 kV įtampos transformatorių pastočių įžeminimo kontūro elementams.</b:Title>
    <b:RefOrder>39</b:RefOrder>
  </b:Source>
  <b:Source>
    <b:Tag>Per1</b:Tag>
    <b:SourceType>Book</b:SourceType>
    <b:Guid>{3B999A75-FEFC-4F38-836B-BA185425DEFD}</b:Guid>
    <b:Title>Perdavimo tinklo operatyvinių ir techninių pavadinimų sudarymo ir žymėjimo tvarkos aprašas.</b:Title>
    <b:RefOrder>40</b:RefOrder>
  </b:Source>
  <b:Source>
    <b:Tag>Sta6</b:Tag>
    <b:SourceType>Book</b:SourceType>
    <b:Guid>{CC3D08E5-CC1D-487F-809D-E229D5EDECC6}</b:Guid>
    <b:Title>Standartiniai techniniai reikalavimai pirminių įrenginių techninių duomenų lentelėms.</b:Title>
    <b:RefOrder>41</b:RefOrder>
  </b:Source>
  <b:Source>
    <b:Tag>Placeholder4</b:Tag>
    <b:SourceType>Book</b:SourceType>
    <b:Guid>{E1935417-11FD-448F-B9D9-E53E022C04A3}</b:Guid>
    <b:Title>Perdavimo tinklo transformatorinių pastočių ir skirstyklų relinės apsaugos ir automatikos (RAA) įrangos kompleksinių bandymų reikalavimų aprašas.</b:Title>
    <b:RefOrder>42</b:RefOrder>
  </b:Source>
  <b:Source>
    <b:Tag>RAA1</b:Tag>
    <b:SourceType>Book</b:SourceType>
    <b:Guid>{B2AE9284-0965-4BC5-A21E-5869D4EFD805}</b:Guid>
    <b:Title>Standartiniai techniniai reikalavimai 330/110/10 kV TP mikroprocesorinėms relinės apsaugos ir automatikos relėms ir valdikliams.</b:Title>
    <b:RefOrder>43</b:RefOrder>
  </b:Source>
  <b:Source>
    <b:Tag>RAA3</b:Tag>
    <b:SourceType>Book</b:SourceType>
    <b:Guid>{6B29E62B-ECCE-485A-845C-9BAB3B0E1901}</b:Guid>
    <b:Title>Standartiniai techniniai reikalavimai kontroliniams kabeliams jungiantiems relinės apsaugos/automatikos ir atviros skirstyklos pirminius įrenginius.</b:Title>
    <b:RefOrder>44</b:RefOrder>
  </b:Source>
  <b:Source>
    <b:Tag>RAA4</b:Tag>
    <b:SourceType>Book</b:SourceType>
    <b:Guid>{92FBA0C1-313B-496A-A81A-F0DED44883ED}</b:Guid>
    <b:Title>Standartiniai techniniai reikalavimai lauko ir vidaus spintų vidinio montažo laidams.</b:Title>
    <b:RefOrder>45</b:RefOrder>
  </b:Source>
  <b:Source>
    <b:Tag>EEA2</b:Tag>
    <b:SourceType>Book</b:SourceType>
    <b:Guid>{ADC3FD63-0837-4C99-8D9F-E0A86C33AA3B}</b:Guid>
    <b:Title>Standartiniai techniniai reikalvimai elektros skaitiklių komercinių duomenų nuskaitymo valdikliams (KDV).</b:Title>
    <b:RefOrder>46</b:RefOrder>
  </b:Source>
  <b:Source>
    <b:Tag>EEA3</b:Tag>
    <b:SourceType>Book</b:SourceType>
    <b:Guid>{4C7BF4E8-9BDC-466C-A340-04A6824F8788}</b:Guid>
    <b:Title>Standartiniai techniniai reiklavimai elektros skaitiklių momentinių duomenų nustatymo valdikliams (MDV).</b:Title>
    <b:RefOrder>47</b:RefOrder>
  </b:Source>
  <b:Source>
    <b:Tag>AS</b:Tag>
    <b:SourceType>Book</b:SourceType>
    <b:Guid>{0F705051-C14A-486C-9731-969B8609E2EC}</b:Guid>
    <b:Title>Standartiniai techniniai reikalavimai apsauginės siganalizacijos centralei.</b:Title>
    <b:RefOrder>48</b:RefOrder>
  </b:Source>
  <b:Source>
    <b:Tag>AS4</b:Tag>
    <b:SourceType>Book</b:SourceType>
    <b:Guid>{B2301CCD-6522-41C9-ADB3-C6708724C548}</b:Guid>
    <b:Title>Standartiniai techniniai reikalavimai įeigos kontrolės kortelių skaitytuvui.</b:Title>
    <b:RefOrder>49</b:RefOrder>
  </b:Source>
  <b:Source>
    <b:Tag>AS14</b:Tag>
    <b:SourceType>Book</b:SourceType>
    <b:Guid>{5633F6C6-86A9-48D7-BAEA-6ED84D348FF4}</b:Guid>
    <b:Title>Standartiniai techniniai reikalavimai įeigos kontrolės valdikliui.</b:Title>
    <b:RefOrder>50</b:RefOrder>
  </b:Source>
  <b:Source>
    <b:Tag>AS5</b:Tag>
    <b:SourceType>Book</b:SourceType>
    <b:Guid>{C4873193-47AA-40B9-A7B9-9DB346EFF911}</b:Guid>
    <b:Title>Standartiniai techniniai reikalavimai valdomai vaizdo kamerai.</b:Title>
    <b:RefOrder>51</b:RefOrder>
  </b:Source>
  <b:Source>
    <b:Tag>AS6</b:Tag>
    <b:SourceType>Book</b:SourceType>
    <b:Guid>{7B5E7EC4-6D84-4CF2-97C7-A4CF6703C371}</b:Guid>
    <b:Title>Standartiniai techniniai reikalavimai fiksuotai vidaus vaizdo kamerai.</b:Title>
    <b:RefOrder>52</b:RefOrder>
  </b:Source>
  <b:Source>
    <b:Tag>AS7</b:Tag>
    <b:SourceType>Book</b:SourceType>
    <b:Guid>{1DF0B535-8AC7-498F-8AF8-913B3DB7EA3D}</b:Guid>
    <b:Title>Standartiniai techniniai reikalavimai fiksuotai lauko vaizdo kamerai.</b:Title>
    <b:RefOrder>53</b:RefOrder>
  </b:Source>
  <b:Source>
    <b:Tag>AS15</b:Tag>
    <b:SourceType>Book</b:SourceType>
    <b:Guid>{50EECA7C-96F4-4DEE-ABD2-568347A9473E}</b:Guid>
    <b:Title>Standartiniai techniniai reikalavimai gaisro aptikimo centralei.</b:Title>
    <b:RefOrder>54</b:RefOrder>
  </b:Source>
  <b:Source>
    <b:Tag>AS10</b:Tag>
    <b:SourceType>Book</b:SourceType>
    <b:Guid>{FFF6F41A-5735-420E-8576-496C693B5143}</b:Guid>
    <b:Title>Standartiniai techniniai reiklavimai serijinio rakinimo sistemos cilindrams.</b:Title>
    <b:RefOrder>55</b:RefOrder>
  </b:Source>
  <b:Source>
    <b:Tag>AS16</b:Tag>
    <b:SourceType>Book</b:SourceType>
    <b:Guid>{B7004F27-7D81-4C2E-88F9-00656DE2760A}</b:Guid>
    <b:Title>Standartiniai techniniai reikalavimai serijinio rankinimo sistemos pakabinamoms spynoms.</b:Title>
    <b:RefOrder>56</b:RefOrder>
  </b:Source>
  <b:Source>
    <b:Tag>Nacsaugumas</b:Tag>
    <b:SourceType>Book</b:SourceType>
    <b:Guid>{D102F75E-7CAA-48C7-9971-21DD127B51E1}</b:Guid>
    <b:Title>Reikalavimai pirkimo objekto atitikčiai nacionalinio saugumo interesams.</b:Title>
    <b:RefOrder>57</b:RefOrder>
  </b:Source>
  <b:Source>
    <b:Tag>ER_apsauginiaivamzdziai</b:Tag>
    <b:SourceType>Book</b:SourceType>
    <b:Guid>{45A106FF-DAE1-4277-8D8D-C008E1357348}</b:Guid>
    <b:Title>Tipiniai reikalavimai ryšių apsauginiams vamzdžiams.</b:Title>
    <b:RefOrder>58</b:RefOrder>
  </b:Source>
  <b:Source>
    <b:Tag>ER_rysiosuliniai</b:Tag>
    <b:SourceType>Book</b:SourceType>
    <b:Guid>{19FD5550-E321-448C-BE3B-2290AB3D8858}</b:Guid>
    <b:Title>Tipiniai reikalavimai ryšio šuliniams.</b:Title>
    <b:RefOrder>59</b:RefOrder>
  </b:Source>
  <b:Source>
    <b:Tag>ER_mait_saltinis</b:Tag>
    <b:SourceType>Book</b:SourceType>
    <b:Guid>{2875EC86-B3AB-4251-B7FB-1DAADB54FD98}</b:Guid>
    <b:Title>Standartiniai techniniai reikalavimai telekomunikacijų maitinimo šaltiniui.</b:Title>
    <b:RefOrder>60</b:RefOrder>
  </b:Source>
  <b:Source>
    <b:Tag>EEA_ethernetketikliai</b:Tag>
    <b:SourceType>Book</b:SourceType>
    <b:Guid>{FC0A3E7F-2406-4CE1-A249-D1F4FD485D61}</b:Guid>
    <b:Title>Standartiniai techniniai reikalavimai ethernet terpės keitikliams.</b:Title>
    <b:RefOrder>61</b:RefOrder>
  </b:Source>
  <b:Source>
    <b:Tag>RAA2</b:Tag>
    <b:SourceType>Book</b:SourceType>
    <b:Guid>{81774AD0-3D33-438D-8B5F-0A8D85767760}</b:Guid>
    <b:Title>LITGRID AB Perdavimo tinklo 110 kV transformatorių pastočių standartinių relinės apsaugos ir automatikos funkcinių schemų išpildymo techniniuose projektuose aprašas.</b:Title>
    <b:RefOrder>62</b:RefOrder>
  </b:Source>
  <b:Source>
    <b:Tag>RAA9</b:Tag>
    <b:SourceType>Book</b:SourceType>
    <b:Guid>{4116721D-B209-4651-851C-106D6172A8A4}</b:Guid>
    <b:Title>Standartiniai techniniai reikalavimai relinės apsaugos ir automatikos elektros grandinių elektromechaninėms relėms.</b:Title>
    <b:RefOrder>63</b:RefOrder>
  </b:Source>
  <b:Source>
    <b:Tag>PVA</b:Tag>
    <b:SourceType>Book</b:SourceType>
    <b:Guid>{564F1DB2-32E3-480D-B7FE-B9F584593E63}</b:Guid>
    <b:Title>Perdavimo tinklo transformatorių pastočių ir skirstyklų įrangos nuotolinio valdymo reikalavimų aprašas.</b:Title>
    <b:RefOrder>64</b:RefOrder>
  </b:Source>
  <b:Source>
    <b:Tag>RAA7</b:Tag>
    <b:SourceType>Book</b:SourceType>
    <b:Guid>{F73A01A0-601D-417C-AD40-0D2BBF015244}</b:Guid>
    <b:Title>Standartiniai techniniai reikalavimai lauko tarpinių gnybtynų spintoms.</b:Title>
    <b:RefOrder>65</b:RefOrder>
  </b:Source>
  <b:Source>
    <b:Tag>TSPI2</b:Tag>
    <b:SourceType>Book</b:SourceType>
    <b:Guid>{E130DC0E-22D9-4683-9321-BA973C61C8E9}</b:Guid>
    <b:Title>Standartiniai techniniai reikalavimai pastočių laiko sinchronizavimo įrengiams.</b:Title>
    <b:RefOrder>66</b:RefOrder>
  </b:Source>
  <b:Source>
    <b:Tag>EEA</b:Tag>
    <b:SourceType>Book</b:SourceType>
    <b:Guid>{D2B1B28D-B78C-4B02-BD20-B1A5C58B3FF7}</b:Guid>
    <b:Title>Standartiniai techniniai reikalavimai lauko komercinės apsakitos spintoms (KAS), 9 lapai</b:Title>
    <b:RefOrder>67</b:RefOrder>
  </b:Source>
  <b:Source>
    <b:Tag>EAA2</b:Tag>
    <b:SourceType>Book</b:SourceType>
    <b:Guid>{89609CAF-7CE3-4363-80D7-4D73DA816AF7}</b:Guid>
    <b:Title>Standartiniai techniniai reikalavimai vidaus kontrolinės (techninės) apskaitos spintos (TAS), 9 lapai</b:Title>
    <b:RefOrder>68</b:RefOrder>
  </b:Source>
  <b:Source>
    <b:Tag>Sta16</b:Tag>
    <b:SourceType>Book</b:SourceType>
    <b:Guid>{415DCA6E-3756-4EF5-8B64-B0F6CE4B6A39}</b:Guid>
    <b:Title>Standartiniai techniai reikalavimai telekomunikacijų vidaus spintoms valdymo pultuose ir ryšių aparatinėse.</b:Title>
    <b:RefOrder>69</b:RefOrder>
  </b:Source>
  <b:Source>
    <b:Tag>ER_MPLS</b:Tag>
    <b:SourceType>Book</b:SourceType>
    <b:Guid>{0A4792F5-40B8-4ECB-94D7-BD7EC525F7BA}</b:Guid>
    <b:Title>Standartiniai techniniai reikalavimai MPLS maršrutizatoriams.</b:Title>
    <b:RefOrder>70</b:RefOrder>
  </b:Source>
  <b:Source>
    <b:Tag>ER12</b:Tag>
    <b:SourceType>Book</b:SourceType>
    <b:Guid>{5A254649-B771-4060-9F2E-402B434C5D6E}</b:Guid>
    <b:Title>Standartiniai techniniai reikalavimai radio relinei įrangai.</b:Title>
    <b:RefOrder>71</b:RefOrder>
  </b:Source>
  <b:Source>
    <b:Tag>ER6</b:Tag>
    <b:SourceType>Book</b:SourceType>
    <b:Guid>{998BCD2E-2F59-4230-B7F7-A9E942C32A4C}</b:Guid>
    <b:Title>Techniniai reikalavimai bendrosios paskirties prieigos maršutizatoriams.</b:Title>
    <b:RefOrder>72</b:RefOrder>
  </b:Source>
  <b:Source>
    <b:Tag>Bendras1</b:Tag>
    <b:SourceType>BookSection</b:SourceType>
    <b:Guid>{E50C7616-82A8-4C72-BF8A-62F7075F66A0}</b:Guid>
    <b:Title>LITGRID AB reikalavimai Techninio projekto techninių specifikacijų sudarymui.</b:Title>
    <b:LCID>lt-LT</b:LCID>
    <b:RefOrder>73</b:RefOrder>
  </b:Source>
  <b:Source>
    <b:Tag>Bendras6</b:Tag>
    <b:SourceType>Book</b:SourceType>
    <b:Guid>{F07BB816-9FC2-475E-B318-C94826372F4C}</b:Guid>
    <b:Title>Perdavimo tinklo objekto statybos/rekonstravimo dokumentacijos aprašas.</b:Title>
    <b:RefOrder>74</b:RefOrder>
  </b:Source>
  <b:Source>
    <b:Tag>Min_info_reik_pasl</b:Tag>
    <b:SourceType>Book</b:SourceType>
    <b:Guid>{DAA7E4B3-08CD-4720-A6D6-C82601B40C6D}</b:Guid>
    <b:Title>Minimalūs informacijos saugos reikalavimai paslaugų teikimui.</b:Title>
    <b:RefOrder>75</b:RefOrder>
  </b:Source>
  <b:Source>
    <b:Tag>Min_info_reik_projekt</b:Tag>
    <b:SourceType>Book</b:SourceType>
    <b:Guid>{754945E7-14D9-41A8-9CF3-B402517DBC28}</b:Guid>
    <b:Title>Minimalūs informacijos saugumo reikalavimai projektavimui ir diegimui.</b:Title>
    <b:RefOrder>76</b:RefOrder>
  </b:Source>
  <b:Source>
    <b:Tag>Statyba4</b:Tag>
    <b:SourceType>Book</b:SourceType>
    <b:Guid>{B4C7A35A-4EFF-4B86-91DD-2343F020C1BB}</b:Guid>
    <b:Title>110-400 kV įtampos pastočių, skirstyklų įrenginių ir oro linijų plieninių konstrukcijų dengimo cinku karštuoju būdu standartiniai techniniai reikalavimai.</b:Title>
    <b:RefOrder>77</b:RefOrder>
  </b:Source>
  <b:Source>
    <b:Tag>Statyba8</b:Tag>
    <b:SourceType>Book</b:SourceType>
    <b:Guid>{390AC1EA-52A5-4FED-8F04-5FF887EB2AD8}</b:Guid>
    <b:Title>330-110 kV įtampos transformatorių pastočių ir atvirų skirstyklų elektros įrenginių gamyklinių gelžbetoninių pamatų standartiniai techniai reikalavimai.</b:Title>
    <b:RefOrder>78</b:RefOrder>
  </b:Source>
  <b:Source>
    <b:Tag>Statyba6</b:Tag>
    <b:SourceType>Book</b:SourceType>
    <b:Guid>{36D29944-F58E-4342-90F9-32BBEE215E75}</b:Guid>
    <b:Title>330-110 kV įtampos atvirų skirstyklų elektros įrenginius laikančių plieninių konstrukcijų standartiniai techniniai reikalavimai.</b:Title>
    <b:RefOrder>79</b:RefOrder>
  </b:Source>
  <b:Source>
    <b:Tag>Stayba6</b:Tag>
    <b:SourceType>Book</b:SourceType>
    <b:Guid>{9F820EAE-ABDF-4DE3-960B-D35F45605357}</b:Guid>
    <b:Title>330-110 kV Įtampos transformatorių pastočių ir atvirų skirstyklų vidaus kelių įrengimo standartiniai techniniai reikalavimai.</b:Title>
    <b:RefOrder>80</b:RefOrder>
  </b:Source>
  <b:Source>
    <b:Tag>SPdangos</b:Tag>
    <b:SourceType>Book</b:SourceType>
    <b:Guid>{9CB3F52F-287B-4652-83F9-D60B035C28C7}</b:Guid>
    <b:Title>330-110 kV TP ir AS teritorijų dangų įrengimo standartiniai techniniai reikalavimai.</b:Title>
    <b:RefOrder>81</b:RefOrder>
  </b:Source>
  <b:Source>
    <b:Tag>Statyba7</b:Tag>
    <b:SourceType>Book</b:SourceType>
    <b:Guid>{54D6781A-E6A6-4BDB-87D5-FA57DC824529}</b:Guid>
    <b:Title>330-110 kV įtampos transformatorinių pastočių ir atvirų skirstyklų tvorų standartiniai techniniai reikalavimai.</b:Title>
    <b:RefOrder>82</b:RefOrder>
  </b:Source>
  <b:Source>
    <b:Tag>Elektro3</b:Tag>
    <b:SourceType>Book</b:SourceType>
    <b:Guid>{E6806E05-FA8D-4B64-8542-8E3BA6798F31}</b:Guid>
    <b:Title>Standartiniai techniniai reikalavimai 110 kv įtampos jungtuvams su dujų, nesukeliančių visuotinio atšilimo, izoliacija.</b:Title>
    <b:RefOrder>83</b:RefOrder>
  </b:Source>
  <b:Source>
    <b:Tag>Elektro9</b:Tag>
    <b:SourceType>Book</b:SourceType>
    <b:Guid>{A7910B0F-8BFA-48D5-8BD6-EAD65F5EB333}</b:Guid>
    <b:Title>Standartiniai techniniai reikalavimai 110 kv matavimo transformatoriams su dujų, nesukeliančių visuotinio atšilimo, izoliacija.</b:Title>
    <b:RefOrder>84</b:RefOrder>
  </b:Source>
  <b:Source>
    <b:Tag>E_akumbatspint</b:Tag>
    <b:SourceType>Book</b:SourceType>
    <b:Guid>{3DC39C18-31D4-471B-85DC-D3D9ED0BF4B9}</b:Guid>
    <b:Title>Standartiniai techniniai reikalavimai stacionarių akumuliatorių baterijų įrengimui spintose.</b:Title>
    <b:RefOrder>85</b:RefOrder>
  </b:Source>
  <b:Source>
    <b:Tag>EL1</b:Tag>
    <b:SourceType>Book</b:SourceType>
    <b:Guid>{8631EA97-F94B-446A-95DF-1EC9D0283D9B}</b:Guid>
    <b:Title>Standartiniai techniniai reikalavimai 330-110 kv įtampos oro linijų stikliniams lėkštiniams izoliatoriams.</b:Title>
    <b:RefOrder>86</b:RefOrder>
  </b:Source>
  <b:Source>
    <b:Tag>EL2</b:Tag>
    <b:SourceType>Book</b:SourceType>
    <b:Guid>{EA39FF1F-26CC-4B72-B1CC-8800FB062082}</b:Guid>
    <b:Title>Standartiniai techniniai reikalavimai 110 kv įtampos oro linijų vibracijos slopintuvams (stokbridžo tipo).</b:Title>
    <b:RefOrder>87</b:RefOrder>
  </b:Source>
  <b:Source>
    <b:Tag>EL3</b:Tag>
    <b:SourceType>Book</b:SourceType>
    <b:Guid>{40077F7F-3095-4D52-B5D0-806F690587F2}</b:Guid>
    <b:Title>Standartiniai techniniai reikalavimai 400-110 kv įtampos oro linijų žaibosaugos trosui su šviesolaidiniu kabeliu (ŽTŠK).</b:Title>
    <b:RefOrder>88</b:RefOrder>
  </b:Source>
  <b:Source>
    <b:Tag>EL4</b:Tag>
    <b:SourceType>Book</b:SourceType>
    <b:Guid>{C7060E0B-3398-49F9-A020-1CB139F93B00}</b:Guid>
    <b:Title>Standartiniai techniniai reikalavimai 400-110 kv įtampos oro linijų aliumininius su plieninių vijų šerdimi laidus laikantiems gnybtams.</b:Title>
    <b:RefOrder>89</b:RefOrder>
  </b:Source>
  <b:Source>
    <b:Tag>EL5</b:Tag>
    <b:SourceType>Book</b:SourceType>
    <b:Guid>{E32A6038-1998-4E2F-86A9-4BFC2240B3C6}</b:Guid>
    <b:Title>Standartiniai techniniai reikalavimai 400-110 kv įtampos oro linijų neizoliuotiems aliumininiams su plieninių vijų šerdimi laidams.</b:Title>
    <b:RefOrder>90</b:RefOrder>
  </b:Source>
  <b:Source>
    <b:Tag>EL6</b:Tag>
    <b:SourceType>Book</b:SourceType>
    <b:Guid>{10B2676C-65DA-48FD-A449-702725F0747A}</b:Guid>
    <b:Title>Standartiniai techniniai reikalavimai 400-110 kV įtampos oro linijų žaibosaugos trosams (be šviesolaidinio kabelio).</b:Title>
    <b:RefOrder>91</b:RefOrder>
  </b:Source>
  <b:Source>
    <b:Tag>EL7</b:Tag>
    <b:SourceType>Book</b:SourceType>
    <b:Guid>{F791C14E-A42E-49A3-8D51-A98A006A672B}</b:Guid>
    <b:Title>Standartiniai techniniai reikalavimai 400-110 kv įtampos oro linijų laidų ir žaibosaugos trosų be šviesolaidinio kabelio presuojamo tipo tempiamiesiems gnybtams.</b:Title>
    <b:RefOrder>92</b:RefOrder>
  </b:Source>
  <b:Source>
    <b:Tag>EL8</b:Tag>
    <b:SourceType>Book</b:SourceType>
    <b:Guid>{20B105D9-98D3-47A5-AF26-4F9164A07052}</b:Guid>
    <b:Title>Standartiniai techniniai reikalavimai 110 kV įtampos oro linijų stiklinių izoliatorių girliandų sudėčiai.</b:Title>
    <b:RefOrder>93</b:RefOrder>
  </b:Source>
  <b:Source>
    <b:Tag>EL9</b:Tag>
    <b:SourceType>Book</b:SourceType>
    <b:Guid>{3B451B43-8B44-4EC7-A77D-2636C4C4FFCD}</b:Guid>
    <b:Title>Standartiniai techniniai reikalavimai 400-110 kv įtampos oro linijų laidų ir žaibosaugos trosų be šviesolaidinio kabelio varžtinio tipo tempiamiesiems gnybtams.</b:Title>
    <b:RefOrder>94</b:RefOrder>
  </b:Source>
  <b:Source>
    <b:Tag>EL10</b:Tag>
    <b:SourceType>Book</b:SourceType>
    <b:Guid>{DC3DD827-82FB-4FBE-9C6A-3B2AA13DC54E}</b:Guid>
    <b:Title>Standartiniai techniniai reikalavimai 400-110 kv įtampos oro linijų laidų ir žaibosaugos trosų be šviesolaidinio kabelio pleištinio tipo tempiamiesiems gnybtams.</b:Title>
    <b:RefOrder>95</b:RefOrder>
  </b:Source>
  <b:Source>
    <b:Tag>ER14</b:Tag>
    <b:SourceType>Book</b:SourceType>
    <b:Guid>{C5F851CF-1D90-43D8-913C-716354D73CD1}</b:Guid>
    <b:Title>Tipinė šviesolaidinio paso forma</b:Title>
    <b:RefOrder>96</b:RefOrder>
  </b:Source>
  <b:Source>
    <b:Tag>Vietos_rezervavimo_ženklas1</b:Tag>
    <b:SourceType>Book</b:SourceType>
    <b:Guid>{BCDFA3C1-B2BE-4255-A258-D58C04F1C15D}</b:Guid>
    <b:Title>Tipiniai reikalavimai skaidulų paskirstymo įrenginio projektavimui</b:Title>
    <b:RefOrder>97</b:RefOrder>
  </b:Source>
  <b:Source>
    <b:Tag>Vietos_rezervavimo_ženklas2</b:Tag>
    <b:SourceType>Book</b:SourceType>
    <b:Guid>{33F976C3-0D09-46AD-BDA5-1284723228A8}</b:Guid>
    <b:Title>Tipiniai reikalavimai šviesolaidinio kabelio projektavimu</b:Title>
    <b:RefOrder>98</b:RefOrder>
  </b:Source>
  <b:Source>
    <b:Tag>ER15</b:Tag>
    <b:SourceType>Book</b:SourceType>
    <b:Guid>{3AC96EA8-BDF9-44A1-B14D-EB3948CD4695}</b:Guid>
    <b:Title>Tipiniai reikalavimai ryšio šuliniams</b:Title>
    <b:RefOrder>99</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BF6E821-23D7-4194-91C8-E4E3E9368B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78AA65-6C17-4167-85C6-ACDB66C1BB34}">
  <ds:schemaRefs>
    <ds:schemaRef ds:uri="http://schemas.microsoft.com/sharepoint/v3/contenttype/forms"/>
  </ds:schemaRefs>
</ds:datastoreItem>
</file>

<file path=customXml/itemProps4.xml><?xml version="1.0" encoding="utf-8"?>
<ds:datastoreItem xmlns:ds="http://schemas.openxmlformats.org/officeDocument/2006/customXml" ds:itemID="{D31469E3-023E-4A91-A336-36918BA5033A}">
  <ds:schemaRefs>
    <ds:schemaRef ds:uri="http://schemas.microsoft.com/office/2006/metadata/properties"/>
    <ds:schemaRef ds:uri="http://schemas.microsoft.com/office/2006/documentManagement/types"/>
    <ds:schemaRef ds:uri="http://purl.org/dc/terms/"/>
    <ds:schemaRef ds:uri="http://www.w3.org/XML/1998/namespace"/>
    <ds:schemaRef ds:uri="58896280-883f-49e1-8f2c-86b01e3ff616"/>
    <ds:schemaRef ds:uri="http://purl.org/dc/elements/1.1/"/>
    <ds:schemaRef ds:uri="http://purl.org/dc/dcmitype/"/>
    <ds:schemaRef ds:uri="http://schemas.microsoft.com/office/infopath/2007/PartnerControls"/>
    <ds:schemaRef ds:uri="http://schemas.openxmlformats.org/package/2006/metadata/core-properties"/>
    <ds:schemaRef ds:uri="8a885650-4858-4bf3-9c1b-fc05fd27c94a"/>
  </ds:schemaRefs>
</ds:datastoreItem>
</file>

<file path=customXml/itemProps5.xml><?xml version="1.0" encoding="utf-8"?>
<ds:datastoreItem xmlns:ds="http://schemas.openxmlformats.org/officeDocument/2006/customXml" ds:itemID="{30B6F033-B146-4A39-B40E-D69C694BA374}">
  <ds:schemaRefs>
    <ds:schemaRef ds:uri="http://schemas.microsoft.com/sharepoint/events"/>
  </ds:schemaRefs>
</ds:datastoreItem>
</file>

<file path=customXml/itemProps6.xml><?xml version="1.0" encoding="utf-8"?>
<ds:datastoreItem xmlns:ds="http://schemas.openxmlformats.org/officeDocument/2006/customXml" ds:itemID="{333CE8F6-FFEB-4850-A9EE-943F37297F13}">
  <ds:schemaRefs>
    <ds:schemaRef ds:uri="http://schemas.openxmlformats.org/officeDocument/2006/bibliography"/>
  </ds:schemaRefs>
</ds:datastoreItem>
</file>

<file path=docMetadata/LabelInfo.xml><?xml version="1.0" encoding="utf-8"?>
<clbl:labelList xmlns:clbl="http://schemas.microsoft.com/office/2020/mipLabelMetadata">
  <clbl:label id="{7058e6ed-1f62-4b3b-a413-1541f2aa482f}" enabled="1" method="Privileged" siteId="{86bcf768-7bcf-4cd6-b041-b219988b7a9c}" contentBits="0" removed="0"/>
</clbl:labelList>
</file>

<file path=docProps/app.xml><?xml version="1.0" encoding="utf-8"?>
<Properties xmlns="http://schemas.openxmlformats.org/officeDocument/2006/extended-properties" xmlns:vt="http://schemas.openxmlformats.org/officeDocument/2006/docPropsVTypes">
  <Template>Rasto blankas LT</Template>
  <TotalTime>1159</TotalTime>
  <Pages>55</Pages>
  <Words>17978</Words>
  <Characters>123249</Characters>
  <Application>Microsoft Office Word</Application>
  <DocSecurity>0</DocSecurity>
  <Lines>1027</Lines>
  <Paragraphs>281</Paragraphs>
  <ScaleCrop>false</ScaleCrop>
  <Company>RIC</Company>
  <LinksUpToDate>false</LinksUpToDate>
  <CharactersWithSpaces>140946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Adresatas</dc:title>
  <dc:subject/>
  <dc:creator>Giedrius Gailevicius</dc:creator>
  <cp:keywords/>
  <dc:description/>
  <cp:lastModifiedBy>Deimantė Aganauskaitė</cp:lastModifiedBy>
  <cp:revision>260</cp:revision>
  <cp:lastPrinted>2016-08-06T16:07:00Z</cp:lastPrinted>
  <dcterms:created xsi:type="dcterms:W3CDTF">2026-01-06T14:21:00Z</dcterms:created>
  <dcterms:modified xsi:type="dcterms:W3CDTF">2026-04-29T10:03:00Z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0x01010066872F3CC8F7D84995438B893169A0800200663E56B3B61A8E43B5EBCAF60F439B2A</vt:lpwstr>
  </property>
  <property fmtid="{D5CDD505-2E9C-101B-9397-08002B2CF9AE}" pid="4" name="_dlc_DocIdItemGuid">
    <vt:lpwstr>7298be4a-bc31-4db3-a0fc-7ea8b97c2338</vt:lpwstr>
  </property>
  <property fmtid="{D5CDD505-2E9C-101B-9397-08002B2CF9AE}" pid="5" name="MSIP_Label_7058e6ed-1f62-4b3b-a413-1541f2aa482f_Enabled">
    <vt:lpwstr>true</vt:lpwstr>
  </property>
  <property fmtid="{D5CDD505-2E9C-101B-9397-08002B2CF9AE}" pid="6" name="MSIP_Label_7058e6ed-1f62-4b3b-a413-1541f2aa482f_SetDate">
    <vt:lpwstr>2021-12-22T14:09:56Z</vt:lpwstr>
  </property>
  <property fmtid="{D5CDD505-2E9C-101B-9397-08002B2CF9AE}" pid="7" name="MSIP_Label_7058e6ed-1f62-4b3b-a413-1541f2aa482f_Method">
    <vt:lpwstr>Privileged</vt:lpwstr>
  </property>
  <property fmtid="{D5CDD505-2E9C-101B-9397-08002B2CF9AE}" pid="8" name="MSIP_Label_7058e6ed-1f62-4b3b-a413-1541f2aa482f_Name">
    <vt:lpwstr>VIEŠA</vt:lpwstr>
  </property>
  <property fmtid="{D5CDD505-2E9C-101B-9397-08002B2CF9AE}" pid="9" name="MSIP_Label_7058e6ed-1f62-4b3b-a413-1541f2aa482f_SiteId">
    <vt:lpwstr>86bcf768-7bcf-4cd6-b041-b219988b7a9c</vt:lpwstr>
  </property>
  <property fmtid="{D5CDD505-2E9C-101B-9397-08002B2CF9AE}" pid="10" name="MSIP_Label_7058e6ed-1f62-4b3b-a413-1541f2aa482f_ActionId">
    <vt:lpwstr>d5736a62-11a8-458f-8f23-6afab4b1f173</vt:lpwstr>
  </property>
  <property fmtid="{D5CDD505-2E9C-101B-9397-08002B2CF9AE}" pid="11" name="MSIP_Label_7058e6ed-1f62-4b3b-a413-1541f2aa482f_ContentBits">
    <vt:lpwstr>0</vt:lpwstr>
  </property>
</Properties>
</file>